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F8C79" w14:textId="2D508CE9" w:rsidR="00916E97" w:rsidRDefault="003D7080" w:rsidP="003D7080">
      <w:pPr>
        <w:pStyle w:val="Heading1-NoNumber"/>
      </w:pPr>
      <w:r>
        <w:t>Division 1 – Parsons Report</w:t>
      </w:r>
    </w:p>
    <w:p w14:paraId="0DD8D883" w14:textId="26D844F9" w:rsidR="003D7080" w:rsidRDefault="003D7080" w:rsidP="003D7080">
      <w:r>
        <w:t>[[INSERT: parsons-report/parsons-report.docx]]</w:t>
      </w:r>
    </w:p>
    <w:p w14:paraId="51DAD108" w14:textId="77777777" w:rsidR="003D7080" w:rsidRDefault="003D7080">
      <w:pPr>
        <w:spacing w:after="200"/>
      </w:pPr>
      <w:r>
        <w:br w:type="page"/>
      </w:r>
    </w:p>
    <w:p w14:paraId="3CE7E210" w14:textId="2AE1AEEC" w:rsidR="003D7080" w:rsidRDefault="003D7080" w:rsidP="003D7080">
      <w:pPr>
        <w:pStyle w:val="Heading1-NoNumber"/>
      </w:pPr>
      <w:r>
        <w:lastRenderedPageBreak/>
        <w:t>Division 2 – Simple Report</w:t>
      </w:r>
    </w:p>
    <w:p w14:paraId="3BDD9014" w14:textId="33C8EABD" w:rsidR="003D7080" w:rsidRPr="003D7080" w:rsidRDefault="003D7080" w:rsidP="003D7080">
      <w:r>
        <w:t>[[INSERT: simple-report/bridge_report.docx]]</w:t>
      </w:r>
    </w:p>
    <w:sectPr w:rsidR="003D7080" w:rsidRPr="003D7080" w:rsidSect="00BE17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152" w:left="1080" w:header="0" w:footer="0" w:gutter="0"/>
      <w:cols w:space="54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D758" w14:textId="77777777" w:rsidR="00664EBB" w:rsidRDefault="00664EBB" w:rsidP="00AA096B">
      <w:r>
        <w:separator/>
      </w:r>
    </w:p>
    <w:p w14:paraId="6C7209AE" w14:textId="77777777" w:rsidR="00664EBB" w:rsidRDefault="00664EBB"/>
    <w:p w14:paraId="6DEA59AF" w14:textId="77777777" w:rsidR="00664EBB" w:rsidRDefault="00664EBB"/>
    <w:p w14:paraId="527F89FB" w14:textId="77777777" w:rsidR="00664EBB" w:rsidRDefault="00664EBB"/>
    <w:p w14:paraId="01DD4252" w14:textId="77777777" w:rsidR="00664EBB" w:rsidRDefault="00664EBB"/>
    <w:p w14:paraId="2045F8FE" w14:textId="77777777" w:rsidR="00664EBB" w:rsidRDefault="00664EBB"/>
    <w:p w14:paraId="376DDA67" w14:textId="77777777" w:rsidR="00664EBB" w:rsidRDefault="00664EBB"/>
    <w:p w14:paraId="0C607FC2" w14:textId="77777777" w:rsidR="00664EBB" w:rsidRDefault="00664EBB"/>
  </w:endnote>
  <w:endnote w:type="continuationSeparator" w:id="0">
    <w:p w14:paraId="6153DF22" w14:textId="77777777" w:rsidR="00664EBB" w:rsidRDefault="00664EBB" w:rsidP="00AA096B">
      <w:r>
        <w:continuationSeparator/>
      </w:r>
    </w:p>
    <w:p w14:paraId="69A40021" w14:textId="77777777" w:rsidR="00664EBB" w:rsidRDefault="00664EBB"/>
    <w:p w14:paraId="53A5D797" w14:textId="77777777" w:rsidR="00664EBB" w:rsidRDefault="00664EBB"/>
    <w:p w14:paraId="1C4CA163" w14:textId="77777777" w:rsidR="00664EBB" w:rsidRDefault="00664EBB"/>
    <w:p w14:paraId="42D80B29" w14:textId="77777777" w:rsidR="00664EBB" w:rsidRDefault="00664EBB"/>
    <w:p w14:paraId="75310692" w14:textId="77777777" w:rsidR="00664EBB" w:rsidRDefault="00664EBB"/>
    <w:p w14:paraId="74D617B5" w14:textId="77777777" w:rsidR="00664EBB" w:rsidRDefault="00664EBB"/>
    <w:p w14:paraId="54586095" w14:textId="77777777" w:rsidR="00664EBB" w:rsidRDefault="00664EBB"/>
  </w:endnote>
  <w:endnote w:type="continuationNotice" w:id="1">
    <w:p w14:paraId="47103E98" w14:textId="77777777" w:rsidR="00664EBB" w:rsidRDefault="00664EBB">
      <w:pPr>
        <w:spacing w:after="0" w:line="240" w:lineRule="auto"/>
      </w:pPr>
    </w:p>
    <w:p w14:paraId="553E2CE7" w14:textId="77777777" w:rsidR="00664EBB" w:rsidRDefault="00664EBB"/>
    <w:p w14:paraId="4D4D7208" w14:textId="77777777" w:rsidR="00664EBB" w:rsidRDefault="00664EBB"/>
    <w:p w14:paraId="2F1C8E20" w14:textId="77777777" w:rsidR="00664EBB" w:rsidRDefault="00664EBB"/>
    <w:p w14:paraId="758526B5" w14:textId="77777777" w:rsidR="00664EBB" w:rsidRDefault="00664EBB"/>
    <w:p w14:paraId="102AD9BB" w14:textId="77777777" w:rsidR="00664EBB" w:rsidRDefault="00664EBB"/>
    <w:p w14:paraId="56EF84AB" w14:textId="77777777" w:rsidR="00664EBB" w:rsidRDefault="00664EBB"/>
    <w:p w14:paraId="3DC174A1" w14:textId="77777777" w:rsidR="00664EBB" w:rsidRDefault="00664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Gothic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Gothic-Book">
    <w:altName w:val="Calibri"/>
    <w:panose1 w:val="00000000000000000000"/>
    <w:charset w:val="4D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Open Sans Condensed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 Sans Condensed">
    <w:altName w:val="Segoe UI Semibold"/>
    <w:charset w:val="00"/>
    <w:family w:val="swiss"/>
    <w:pitch w:val="variable"/>
    <w:sig w:usb0="20000287" w:usb1="4000205B" w:usb2="00000028" w:usb3="00000000" w:csb0="000001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anklinGothicURWConBoo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720"/>
      <w:gridCol w:w="7200"/>
      <w:gridCol w:w="2160"/>
    </w:tblGrid>
    <w:tr w:rsidR="009179F7" w14:paraId="3C7FCAC7" w14:textId="77777777" w:rsidTr="00803F62">
      <w:trPr>
        <w:trHeight w:hRule="exact" w:val="893"/>
      </w:trPr>
      <w:tc>
        <w:tcPr>
          <w:tcW w:w="720" w:type="dxa"/>
        </w:tcPr>
        <w:p w14:paraId="2A6A4517" w14:textId="77777777" w:rsidR="009179F7" w:rsidRPr="00874599" w:rsidRDefault="009179F7" w:rsidP="0068564C">
          <w:pPr>
            <w:pStyle w:val="Even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 w:rsidRPr="00874599">
            <w:t>1</w:t>
          </w:r>
          <w:r w:rsidRPr="00874599">
            <w:fldChar w:fldCharType="end"/>
          </w:r>
        </w:p>
      </w:tc>
      <w:tc>
        <w:tcPr>
          <w:tcW w:w="0" w:type="auto"/>
        </w:tcPr>
        <w:p w14:paraId="49E944C5" w14:textId="77777777" w:rsidR="009179F7" w:rsidRPr="00BB4E4E" w:rsidRDefault="00AC07E5" w:rsidP="0068564C">
          <w:pPr>
            <w:pStyle w:val="EvenFooter"/>
          </w:pPr>
          <w:r>
            <w:t>Insert Footer Text – Sensitive / Proprietary</w:t>
          </w:r>
        </w:p>
      </w:tc>
      <w:tc>
        <w:tcPr>
          <w:tcW w:w="2160" w:type="dxa"/>
        </w:tcPr>
        <w:p w14:paraId="15000300" w14:textId="77777777" w:rsidR="009179F7" w:rsidRPr="00852092" w:rsidRDefault="009179F7" w:rsidP="0068564C">
          <w:pPr>
            <w:pStyle w:val="LogoRight"/>
          </w:pPr>
          <w:r w:rsidRPr="00852092">
            <w:rPr>
              <w:noProof/>
            </w:rPr>
            <w:drawing>
              <wp:inline distT="0" distB="0" distL="0" distR="0" wp14:anchorId="0C0BE021" wp14:editId="3EA217AC">
                <wp:extent cx="914400" cy="194410"/>
                <wp:effectExtent l="0" t="0" r="0" b="0"/>
                <wp:docPr id="1839543344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D92FB7A" w14:textId="77777777" w:rsidR="009179F7" w:rsidRDefault="009179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2160"/>
      <w:gridCol w:w="7200"/>
      <w:gridCol w:w="720"/>
    </w:tblGrid>
    <w:tr w:rsidR="009179F7" w14:paraId="3E8605C6" w14:textId="77777777" w:rsidTr="0034737C">
      <w:trPr>
        <w:trHeight w:hRule="exact" w:val="893"/>
      </w:trPr>
      <w:tc>
        <w:tcPr>
          <w:tcW w:w="2160" w:type="dxa"/>
        </w:tcPr>
        <w:p w14:paraId="029AC0CC" w14:textId="77777777" w:rsidR="009179F7" w:rsidRPr="009248FC" w:rsidRDefault="009179F7" w:rsidP="000329D2">
          <w:pPr>
            <w:pStyle w:val="LogoLeft"/>
            <w:framePr w:hSpace="0" w:wrap="auto" w:vAnchor="margin" w:hAnchor="text" w:xAlign="left" w:yAlign="inline"/>
            <w:suppressOverlap w:val="0"/>
          </w:pPr>
          <w:r w:rsidRPr="007D2818">
            <w:rPr>
              <w:noProof/>
            </w:rPr>
            <w:drawing>
              <wp:inline distT="0" distB="0" distL="0" distR="0" wp14:anchorId="6B72F879" wp14:editId="34B335BD">
                <wp:extent cx="914400" cy="194410"/>
                <wp:effectExtent l="0" t="0" r="0" b="0"/>
                <wp:docPr id="465247843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05E30FC7" w14:textId="77777777" w:rsidR="009179F7" w:rsidRPr="00184B63" w:rsidRDefault="00AC07E5" w:rsidP="000329D2">
          <w:pPr>
            <w:pStyle w:val="OddFooter"/>
          </w:pPr>
          <w:r>
            <w:t>Insert Footer Text – Sensitive / Proprietary</w:t>
          </w:r>
        </w:p>
      </w:tc>
      <w:tc>
        <w:tcPr>
          <w:tcW w:w="720" w:type="dxa"/>
        </w:tcPr>
        <w:p w14:paraId="72E10B93" w14:textId="77777777" w:rsidR="009179F7" w:rsidRPr="00874599" w:rsidRDefault="009179F7" w:rsidP="000329D2">
          <w:pPr>
            <w:pStyle w:val="Odd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>
            <w:t>3</w:t>
          </w:r>
          <w:r w:rsidRPr="00874599">
            <w:fldChar w:fldCharType="end"/>
          </w:r>
        </w:p>
      </w:tc>
    </w:tr>
  </w:tbl>
  <w:p w14:paraId="36983F8B" w14:textId="77777777" w:rsidR="009179F7" w:rsidRDefault="009179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2160"/>
      <w:gridCol w:w="7200"/>
      <w:gridCol w:w="720"/>
    </w:tblGrid>
    <w:tr w:rsidR="009179F7" w14:paraId="3B4618BC" w14:textId="77777777" w:rsidTr="0034737C">
      <w:trPr>
        <w:trHeight w:hRule="exact" w:val="893"/>
      </w:trPr>
      <w:tc>
        <w:tcPr>
          <w:tcW w:w="2160" w:type="dxa"/>
        </w:tcPr>
        <w:p w14:paraId="61BAB067" w14:textId="77777777" w:rsidR="009179F7" w:rsidRPr="009248FC" w:rsidRDefault="009179F7" w:rsidP="000329D2">
          <w:pPr>
            <w:pStyle w:val="LogoLeft"/>
            <w:framePr w:hSpace="0" w:wrap="auto" w:vAnchor="margin" w:hAnchor="text" w:xAlign="left" w:yAlign="inline"/>
            <w:suppressOverlap w:val="0"/>
          </w:pPr>
          <w:r w:rsidRPr="007D2818">
            <w:rPr>
              <w:noProof/>
            </w:rPr>
            <w:drawing>
              <wp:inline distT="0" distB="0" distL="0" distR="0" wp14:anchorId="5A217032" wp14:editId="4FDA1484">
                <wp:extent cx="914400" cy="194410"/>
                <wp:effectExtent l="0" t="0" r="0" b="0"/>
                <wp:docPr id="742157136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520E48FE" w14:textId="77777777" w:rsidR="009179F7" w:rsidRPr="00184B63" w:rsidRDefault="00AC07E5" w:rsidP="000329D2">
          <w:pPr>
            <w:pStyle w:val="OddFooter"/>
          </w:pPr>
          <w:r>
            <w:t>Insert Footer Text – Sensitive / Proprietary</w:t>
          </w:r>
        </w:p>
      </w:tc>
      <w:tc>
        <w:tcPr>
          <w:tcW w:w="720" w:type="dxa"/>
        </w:tcPr>
        <w:p w14:paraId="09130F7E" w14:textId="77777777" w:rsidR="009179F7" w:rsidRPr="00874599" w:rsidRDefault="009179F7" w:rsidP="000329D2">
          <w:pPr>
            <w:pStyle w:val="Odd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>
            <w:t>3</w:t>
          </w:r>
          <w:r w:rsidRPr="00874599">
            <w:fldChar w:fldCharType="end"/>
          </w:r>
        </w:p>
      </w:tc>
    </w:tr>
  </w:tbl>
  <w:p w14:paraId="0B2FB479" w14:textId="77777777" w:rsidR="009179F7" w:rsidRDefault="00917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06728" w14:textId="77777777" w:rsidR="00664EBB" w:rsidRDefault="00664EBB" w:rsidP="00AA096B">
      <w:r>
        <w:separator/>
      </w:r>
    </w:p>
    <w:p w14:paraId="2AF22494" w14:textId="77777777" w:rsidR="00664EBB" w:rsidRDefault="00664EBB"/>
    <w:p w14:paraId="2671FA57" w14:textId="77777777" w:rsidR="00664EBB" w:rsidRDefault="00664EBB"/>
    <w:p w14:paraId="7D9D9466" w14:textId="77777777" w:rsidR="00664EBB" w:rsidRDefault="00664EBB"/>
    <w:p w14:paraId="2153011F" w14:textId="77777777" w:rsidR="00664EBB" w:rsidRDefault="00664EBB"/>
    <w:p w14:paraId="085EC3AE" w14:textId="77777777" w:rsidR="00664EBB" w:rsidRDefault="00664EBB"/>
    <w:p w14:paraId="36858D47" w14:textId="77777777" w:rsidR="00664EBB" w:rsidRDefault="00664EBB"/>
    <w:p w14:paraId="3C89B6EF" w14:textId="77777777" w:rsidR="00664EBB" w:rsidRDefault="00664EBB"/>
  </w:footnote>
  <w:footnote w:type="continuationSeparator" w:id="0">
    <w:p w14:paraId="2FC233A2" w14:textId="77777777" w:rsidR="00664EBB" w:rsidRDefault="00664EBB" w:rsidP="00AA096B">
      <w:r>
        <w:continuationSeparator/>
      </w:r>
    </w:p>
    <w:p w14:paraId="48439D93" w14:textId="77777777" w:rsidR="00664EBB" w:rsidRDefault="00664EBB"/>
    <w:p w14:paraId="6500F46E" w14:textId="77777777" w:rsidR="00664EBB" w:rsidRDefault="00664EBB"/>
    <w:p w14:paraId="70AE0C9B" w14:textId="77777777" w:rsidR="00664EBB" w:rsidRDefault="00664EBB"/>
    <w:p w14:paraId="60267EAF" w14:textId="77777777" w:rsidR="00664EBB" w:rsidRDefault="00664EBB"/>
    <w:p w14:paraId="3FD6DA76" w14:textId="77777777" w:rsidR="00664EBB" w:rsidRDefault="00664EBB"/>
    <w:p w14:paraId="3087C75F" w14:textId="77777777" w:rsidR="00664EBB" w:rsidRDefault="00664EBB"/>
    <w:p w14:paraId="63F84D91" w14:textId="77777777" w:rsidR="00664EBB" w:rsidRDefault="00664EBB"/>
  </w:footnote>
  <w:footnote w:type="continuationNotice" w:id="1">
    <w:p w14:paraId="5F413B67" w14:textId="77777777" w:rsidR="00664EBB" w:rsidRDefault="00664EBB">
      <w:pPr>
        <w:spacing w:after="0" w:line="240" w:lineRule="auto"/>
      </w:pPr>
    </w:p>
    <w:p w14:paraId="6490BCD3" w14:textId="77777777" w:rsidR="00664EBB" w:rsidRDefault="00664EBB"/>
    <w:p w14:paraId="1FA8E5C3" w14:textId="77777777" w:rsidR="00664EBB" w:rsidRDefault="00664EBB"/>
    <w:p w14:paraId="2D832E07" w14:textId="77777777" w:rsidR="00664EBB" w:rsidRDefault="00664EBB"/>
    <w:p w14:paraId="1C898143" w14:textId="77777777" w:rsidR="00664EBB" w:rsidRDefault="00664EBB"/>
    <w:p w14:paraId="62309C16" w14:textId="77777777" w:rsidR="00664EBB" w:rsidRDefault="00664EBB"/>
    <w:p w14:paraId="7DE0F365" w14:textId="77777777" w:rsidR="00664EBB" w:rsidRDefault="00664EBB"/>
    <w:p w14:paraId="39E6701D" w14:textId="77777777" w:rsidR="00664EBB" w:rsidRDefault="00664E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9179F7" w:rsidRPr="00D87792" w14:paraId="597A306A" w14:textId="77777777" w:rsidTr="0034737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5D02437D" w14:textId="77777777" w:rsidR="009179F7" w:rsidRPr="00D87792" w:rsidRDefault="0086414E" w:rsidP="00A55284">
          <w:pPr>
            <w:pStyle w:val="PageHeaderLevel1"/>
            <w:jc w:val="left"/>
          </w:pPr>
          <w:r>
            <w:t>Double Click to Insert Header Text</w:t>
          </w:r>
        </w:p>
        <w:p w14:paraId="3AE40AAC" w14:textId="77777777" w:rsidR="009179F7" w:rsidRPr="00D87792" w:rsidRDefault="009E0C72" w:rsidP="00A55284">
          <w:pPr>
            <w:pStyle w:val="PageHeaderLevel2"/>
            <w:jc w:val="left"/>
          </w:pPr>
          <w:r>
            <w:t xml:space="preserve"> </w:t>
          </w:r>
        </w:p>
      </w:tc>
    </w:tr>
  </w:tbl>
  <w:p w14:paraId="3FA03ABC" w14:textId="77777777" w:rsidR="009179F7" w:rsidRDefault="009179F7" w:rsidP="00D42B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9179F7" w:rsidRPr="00D87792" w14:paraId="0C31E4B6" w14:textId="77777777" w:rsidTr="00216A7B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138B7EC3" w14:textId="77777777" w:rsidR="009179F7" w:rsidRPr="00D87792" w:rsidRDefault="0086414E" w:rsidP="00A55284">
          <w:pPr>
            <w:pStyle w:val="PageHeaderLevel1"/>
          </w:pPr>
          <w:r>
            <w:t>Double Click to Insert Header Text</w:t>
          </w:r>
        </w:p>
        <w:p w14:paraId="698AC845" w14:textId="77777777" w:rsidR="009179F7" w:rsidRPr="00D87792" w:rsidRDefault="009E0C72" w:rsidP="00A55284">
          <w:pPr>
            <w:pStyle w:val="PageHeaderLevel2"/>
          </w:pPr>
          <w:r>
            <w:t xml:space="preserve"> </w:t>
          </w:r>
        </w:p>
      </w:tc>
    </w:tr>
  </w:tbl>
  <w:p w14:paraId="711FC99E" w14:textId="77777777" w:rsidR="009179F7" w:rsidRDefault="00917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9179F7" w:rsidRPr="00D87792" w14:paraId="29F79C25" w14:textId="77777777" w:rsidTr="0034737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3836E472" w14:textId="77777777" w:rsidR="009179F7" w:rsidRPr="00D87792" w:rsidRDefault="0086414E" w:rsidP="00A55284">
          <w:pPr>
            <w:pStyle w:val="PageHeaderLevel1"/>
          </w:pPr>
          <w:r>
            <w:t>Double Click to Insert Header Text</w:t>
          </w:r>
        </w:p>
        <w:p w14:paraId="2CE6B697" w14:textId="77777777" w:rsidR="009179F7" w:rsidRPr="00D87792" w:rsidRDefault="009E0C72" w:rsidP="00A55284">
          <w:pPr>
            <w:pStyle w:val="PageHeaderLevel2"/>
          </w:pPr>
          <w:r>
            <w:t xml:space="preserve"> </w:t>
          </w:r>
        </w:p>
      </w:tc>
    </w:tr>
  </w:tbl>
  <w:p w14:paraId="1B2DF064" w14:textId="77777777" w:rsidR="009179F7" w:rsidRPr="00D42B0C" w:rsidRDefault="009179F7" w:rsidP="00D42B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709F"/>
    <w:multiLevelType w:val="multilevel"/>
    <w:tmpl w:val="981E21CC"/>
    <w:lvl w:ilvl="0">
      <w:start w:val="1"/>
      <w:numFmt w:val="bullet"/>
      <w:pStyle w:val="Bullets"/>
      <w:lvlText w:val=""/>
      <w:lvlJc w:val="left"/>
      <w:pPr>
        <w:ind w:left="360" w:hanging="216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648" w:hanging="216"/>
      </w:pPr>
      <w:rPr>
        <w:rFonts w:ascii="Wingdings" w:hAnsi="Wingdings" w:hint="default"/>
        <w:color w:val="1B3349" w:themeColor="text2"/>
        <w:sz w:val="16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936" w:hanging="216"/>
      </w:pPr>
      <w:rPr>
        <w:rFonts w:ascii="Wingdings" w:hAnsi="Wingdings" w:hint="default"/>
        <w:color w:val="1B3349" w:themeColor="text2"/>
        <w:sz w:val="16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224" w:hanging="216"/>
      </w:pPr>
      <w:rPr>
        <w:rFonts w:ascii="Wingdings" w:hAnsi="Wingdings" w:hint="default"/>
        <w:color w:val="1B3349" w:themeColor="text2"/>
        <w:sz w:val="16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1512" w:hanging="216"/>
      </w:pPr>
      <w:rPr>
        <w:rFonts w:ascii="Wingdings" w:hAnsi="Wingdings" w:hint="default"/>
        <w:color w:val="1B3349" w:themeColor="text2"/>
        <w:sz w:val="16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1800" w:hanging="216"/>
      </w:pPr>
      <w:rPr>
        <w:rFonts w:ascii="Wingdings" w:hAnsi="Wingdings" w:hint="default"/>
        <w:color w:val="1B3349" w:themeColor="text2"/>
        <w:sz w:val="16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2088" w:hanging="216"/>
      </w:pPr>
      <w:rPr>
        <w:rFonts w:ascii="Wingdings" w:hAnsi="Wingdings" w:hint="default"/>
        <w:color w:val="1B3349" w:themeColor="text2"/>
        <w:sz w:val="16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2376" w:hanging="216"/>
      </w:pPr>
      <w:rPr>
        <w:rFonts w:ascii="Wingdings" w:hAnsi="Wingdings" w:hint="default"/>
        <w:color w:val="1B3349" w:themeColor="text2"/>
        <w:sz w:val="16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2664" w:hanging="216"/>
      </w:pPr>
      <w:rPr>
        <w:rFonts w:ascii="Wingdings" w:hAnsi="Wingdings" w:hint="default"/>
        <w:color w:val="1B3349" w:themeColor="text2"/>
        <w:sz w:val="16"/>
      </w:rPr>
    </w:lvl>
  </w:abstractNum>
  <w:abstractNum w:abstractNumId="1" w15:restartNumberingAfterBreak="0">
    <w:nsid w:val="04E03685"/>
    <w:multiLevelType w:val="hybridMultilevel"/>
    <w:tmpl w:val="50D2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E2AC2"/>
    <w:multiLevelType w:val="hybridMultilevel"/>
    <w:tmpl w:val="50D20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3505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136B36"/>
    <w:multiLevelType w:val="multilevel"/>
    <w:tmpl w:val="F5A0AD96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5" w15:restartNumberingAfterBreak="0">
    <w:nsid w:val="0CF13465"/>
    <w:multiLevelType w:val="multilevel"/>
    <w:tmpl w:val="418AD4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6472AA"/>
    <w:multiLevelType w:val="multilevel"/>
    <w:tmpl w:val="2B3E6298"/>
    <w:lvl w:ilvl="0">
      <w:start w:val="1"/>
      <w:numFmt w:val="decimal"/>
      <w:lvlText w:val="%1."/>
      <w:lvlJc w:val="right"/>
      <w:pPr>
        <w:ind w:left="720" w:hanging="173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tabs>
          <w:tab w:val="num" w:pos="792"/>
        </w:tabs>
        <w:ind w:left="108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152"/>
        </w:tabs>
        <w:ind w:left="144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pStyle w:val="ListContinue5"/>
      <w:lvlText w:val="(%5)"/>
      <w:lvlJc w:val="left"/>
      <w:pPr>
        <w:tabs>
          <w:tab w:val="num" w:pos="1872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" w15:restartNumberingAfterBreak="0">
    <w:nsid w:val="18604701"/>
    <w:multiLevelType w:val="multilevel"/>
    <w:tmpl w:val="B234E0E0"/>
    <w:styleLink w:val="ListStyle-TableBullet1"/>
    <w:lvl w:ilvl="0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Franklin Gothic Medium Cond" w:hAnsi="Franklin Gothic Medium Cond" w:hint="default"/>
        <w:color w:val="262626" w:themeColor="text1" w:themeTint="D9"/>
      </w:rPr>
    </w:lvl>
    <w:lvl w:ilvl="1">
      <w:start w:val="1"/>
      <w:numFmt w:val="bullet"/>
      <w:lvlText w:val="▪"/>
      <w:lvlJc w:val="left"/>
      <w:pPr>
        <w:tabs>
          <w:tab w:val="num" w:pos="792"/>
        </w:tabs>
        <w:ind w:left="792" w:hanging="216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1152"/>
        </w:tabs>
        <w:ind w:left="1152" w:hanging="216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512"/>
        </w:tabs>
        <w:ind w:left="1512" w:hanging="216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–"/>
      <w:lvlJc w:val="left"/>
      <w:pPr>
        <w:tabs>
          <w:tab w:val="num" w:pos="1872"/>
        </w:tabs>
        <w:ind w:left="1872" w:hanging="216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"/>
      <w:lvlJc w:val="left"/>
      <w:pPr>
        <w:tabs>
          <w:tab w:val="num" w:pos="2232"/>
        </w:tabs>
        <w:ind w:left="2232" w:hanging="216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▪"/>
      <w:lvlJc w:val="left"/>
      <w:pPr>
        <w:tabs>
          <w:tab w:val="num" w:pos="2592"/>
        </w:tabs>
        <w:ind w:left="2592" w:hanging="216"/>
      </w:pPr>
      <w:rPr>
        <w:rFonts w:ascii="Franklin Gothic Medium Cond" w:hAnsi="Franklin Gothic Medium Cond" w:hint="default"/>
        <w:color w:val="1B3349" w:themeColor="text2"/>
      </w:rPr>
    </w:lvl>
    <w:lvl w:ilvl="7">
      <w:start w:val="1"/>
      <w:numFmt w:val="bullet"/>
      <w:lvlText w:val="–"/>
      <w:lvlJc w:val="left"/>
      <w:pPr>
        <w:tabs>
          <w:tab w:val="num" w:pos="2952"/>
        </w:tabs>
        <w:ind w:left="2952" w:hanging="216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"/>
      <w:lvlJc w:val="left"/>
      <w:pPr>
        <w:tabs>
          <w:tab w:val="num" w:pos="3312"/>
        </w:tabs>
        <w:ind w:left="3312" w:hanging="216"/>
      </w:pPr>
      <w:rPr>
        <w:rFonts w:ascii="Wingdings" w:hAnsi="Wingdings" w:hint="default"/>
        <w:color w:val="1B3349" w:themeColor="text2"/>
      </w:rPr>
    </w:lvl>
  </w:abstractNum>
  <w:abstractNum w:abstractNumId="8" w15:restartNumberingAfterBreak="0">
    <w:nsid w:val="19DC3454"/>
    <w:multiLevelType w:val="multilevel"/>
    <w:tmpl w:val="6974E872"/>
    <w:styleLink w:val="ListStyle-LetterheadBullets1"/>
    <w:lvl w:ilvl="0">
      <w:start w:val="1"/>
      <w:numFmt w:val="bullet"/>
      <w:suff w:val="space"/>
      <w:lvlText w:val=""/>
      <w:lvlJc w:val="left"/>
      <w:pPr>
        <w:ind w:left="432" w:hanging="259"/>
      </w:pPr>
      <w:rPr>
        <w:rFonts w:ascii="Wingdings" w:hAnsi="Wingdings" w:hint="default"/>
        <w:color w:val="0052CC" w:themeColor="accent3"/>
        <w:sz w:val="20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864" w:hanging="259"/>
      </w:pPr>
      <w:rPr>
        <w:rFonts w:ascii="Wingdings" w:hAnsi="Wingdings" w:hint="default"/>
        <w:color w:val="1B3349" w:themeColor="text2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296" w:hanging="259"/>
      </w:pPr>
      <w:rPr>
        <w:rFonts w:ascii="Wingdings" w:hAnsi="Wingdings" w:hint="default"/>
        <w:color w:val="1B3349" w:themeColor="text2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728" w:hanging="259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259"/>
      </w:pPr>
      <w:rPr>
        <w:rFonts w:ascii="Wingdings" w:hAnsi="Wingdings" w:hint="default"/>
        <w:color w:val="1B3349" w:themeColor="text2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92" w:hanging="259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3024" w:hanging="259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456" w:hanging="259"/>
      </w:pPr>
      <w:rPr>
        <w:rFonts w:ascii="Wingdings" w:hAnsi="Wingdings" w:hint="default"/>
        <w:color w:val="1B3349" w:themeColor="text2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259"/>
      </w:pPr>
      <w:rPr>
        <w:rFonts w:ascii="Wingdings" w:hAnsi="Wingdings" w:hint="default"/>
        <w:color w:val="1B3349" w:themeColor="text2"/>
      </w:rPr>
    </w:lvl>
  </w:abstractNum>
  <w:abstractNum w:abstractNumId="9" w15:restartNumberingAfterBreak="0">
    <w:nsid w:val="1A613D2D"/>
    <w:multiLevelType w:val="multilevel"/>
    <w:tmpl w:val="5D120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8E4C68"/>
    <w:multiLevelType w:val="multilevel"/>
    <w:tmpl w:val="EB7C95DC"/>
    <w:styleLink w:val="ListStyle-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E735F7C"/>
    <w:multiLevelType w:val="multilevel"/>
    <w:tmpl w:val="6B82B55C"/>
    <w:styleLink w:val="ListStyle-Bullets1"/>
    <w:lvl w:ilvl="0">
      <w:start w:val="1"/>
      <w:numFmt w:val="bullet"/>
      <w:lvlText w:val=""/>
      <w:lvlJc w:val="left"/>
      <w:pPr>
        <w:ind w:left="432" w:hanging="259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864" w:hanging="259"/>
      </w:pPr>
      <w:rPr>
        <w:rFonts w:ascii="Wingdings" w:hAnsi="Wingdings" w:hint="default"/>
        <w:color w:val="1B3349" w:themeColor="text2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296" w:hanging="259"/>
      </w:pPr>
      <w:rPr>
        <w:rFonts w:ascii="Wingdings" w:hAnsi="Wingdings" w:hint="default"/>
        <w:color w:val="1B3349" w:themeColor="text2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728" w:hanging="259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259"/>
      </w:pPr>
      <w:rPr>
        <w:rFonts w:ascii="Wingdings" w:hAnsi="Wingdings" w:hint="default"/>
        <w:color w:val="1B3349" w:themeColor="text2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92" w:hanging="259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3024" w:hanging="259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456" w:hanging="259"/>
      </w:pPr>
      <w:rPr>
        <w:rFonts w:ascii="Wingdings" w:hAnsi="Wingdings" w:hint="default"/>
        <w:color w:val="1B3349" w:themeColor="text2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259"/>
      </w:pPr>
      <w:rPr>
        <w:rFonts w:ascii="Wingdings" w:hAnsi="Wingdings" w:hint="default"/>
        <w:color w:val="1B3349" w:themeColor="text2"/>
      </w:rPr>
    </w:lvl>
  </w:abstractNum>
  <w:abstractNum w:abstractNumId="12" w15:restartNumberingAfterBreak="0">
    <w:nsid w:val="23CF76BC"/>
    <w:multiLevelType w:val="multilevel"/>
    <w:tmpl w:val="029C7EF0"/>
    <w:lvl w:ilvl="0">
      <w:start w:val="1"/>
      <w:numFmt w:val="bullet"/>
      <w:lvlText w:val=""/>
      <w:lvlJc w:val="left"/>
      <w:pPr>
        <w:ind w:left="1080" w:hanging="216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1368" w:hanging="216"/>
      </w:pPr>
      <w:rPr>
        <w:rFonts w:ascii="Wingdings" w:hAnsi="Wingdings" w:hint="default"/>
        <w:color w:val="1B3349" w:themeColor="text2"/>
        <w:sz w:val="16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656" w:hanging="216"/>
      </w:pPr>
      <w:rPr>
        <w:rFonts w:ascii="Wingdings" w:hAnsi="Wingdings" w:hint="default"/>
        <w:color w:val="1B3349" w:themeColor="text2"/>
        <w:sz w:val="16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944" w:hanging="216"/>
      </w:pPr>
      <w:rPr>
        <w:rFonts w:ascii="Wingdings" w:hAnsi="Wingdings" w:hint="default"/>
        <w:color w:val="1B3349" w:themeColor="text2"/>
        <w:sz w:val="16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232" w:hanging="216"/>
      </w:pPr>
      <w:rPr>
        <w:rFonts w:ascii="Wingdings" w:hAnsi="Wingdings" w:hint="default"/>
        <w:color w:val="1B3349" w:themeColor="text2"/>
        <w:sz w:val="16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20" w:hanging="216"/>
      </w:pPr>
      <w:rPr>
        <w:rFonts w:ascii="Wingdings" w:hAnsi="Wingdings" w:hint="default"/>
        <w:color w:val="1B3349" w:themeColor="text2"/>
        <w:sz w:val="16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2808" w:hanging="216"/>
      </w:pPr>
      <w:rPr>
        <w:rFonts w:ascii="Wingdings" w:hAnsi="Wingdings" w:hint="default"/>
        <w:color w:val="1B3349" w:themeColor="text2"/>
        <w:sz w:val="16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096" w:hanging="216"/>
      </w:pPr>
      <w:rPr>
        <w:rFonts w:ascii="Wingdings" w:hAnsi="Wingdings" w:hint="default"/>
        <w:color w:val="1B3349" w:themeColor="text2"/>
        <w:sz w:val="16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384" w:hanging="216"/>
      </w:pPr>
      <w:rPr>
        <w:rFonts w:ascii="Wingdings" w:hAnsi="Wingdings" w:hint="default"/>
        <w:color w:val="1B3349" w:themeColor="text2"/>
        <w:sz w:val="16"/>
      </w:rPr>
    </w:lvl>
  </w:abstractNum>
  <w:abstractNum w:abstractNumId="13" w15:restartNumberingAfterBreak="0">
    <w:nsid w:val="27D01C20"/>
    <w:multiLevelType w:val="hybridMultilevel"/>
    <w:tmpl w:val="32D459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C2BFF"/>
    <w:multiLevelType w:val="multilevel"/>
    <w:tmpl w:val="9F424008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Book" w:hAnsi="Franklin Gothic Book" w:hint="default"/>
        <w:color w:val="1B3349" w:themeColor="text2"/>
        <w:w w:val="90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1B3349" w:themeColor="text2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▪"/>
      <w:lvlJc w:val="left"/>
      <w:pPr>
        <w:tabs>
          <w:tab w:val="num" w:pos="2192"/>
        </w:tabs>
        <w:ind w:left="2192" w:hanging="188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1B3349" w:themeColor="text2"/>
      </w:rPr>
    </w:lvl>
  </w:abstractNum>
  <w:abstractNum w:abstractNumId="15" w15:restartNumberingAfterBreak="0">
    <w:nsid w:val="2BAF2242"/>
    <w:multiLevelType w:val="multilevel"/>
    <w:tmpl w:val="C26EA0E0"/>
    <w:numStyleLink w:val="ListStyle-CalloutBoxBullet1"/>
  </w:abstractNum>
  <w:abstractNum w:abstractNumId="16" w15:restartNumberingAfterBreak="0">
    <w:nsid w:val="3B1B35E7"/>
    <w:multiLevelType w:val="multilevel"/>
    <w:tmpl w:val="F47E3E66"/>
    <w:name w:val="ListStyle-TableBullets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17" w15:restartNumberingAfterBreak="0">
    <w:nsid w:val="3FE45E31"/>
    <w:multiLevelType w:val="hybridMultilevel"/>
    <w:tmpl w:val="C872500C"/>
    <w:lvl w:ilvl="0" w:tplc="5A68E20E">
      <w:start w:val="1"/>
      <w:numFmt w:val="bullet"/>
      <w:pStyle w:val="SidebarBullet"/>
      <w:lvlText w:val=""/>
      <w:lvlJc w:val="left"/>
      <w:pPr>
        <w:ind w:left="800" w:hanging="360"/>
      </w:pPr>
      <w:rPr>
        <w:rFonts w:ascii="Wingdings" w:hAnsi="Wingdings" w:hint="default"/>
        <w:color w:val="0052CC" w:themeColor="accent3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23A6AB1"/>
    <w:multiLevelType w:val="multilevel"/>
    <w:tmpl w:val="B9F47FD6"/>
    <w:lvl w:ilvl="0">
      <w:start w:val="1"/>
      <w:numFmt w:val="bullet"/>
      <w:pStyle w:val="TableBullet"/>
      <w:lvlText w:val="▪"/>
      <w:lvlJc w:val="left"/>
      <w:pPr>
        <w:tabs>
          <w:tab w:val="num" w:pos="432"/>
        </w:tabs>
        <w:ind w:left="288" w:hanging="144"/>
      </w:pPr>
      <w:rPr>
        <w:rFonts w:ascii="Franklin Gothic Medium Cond" w:hAnsi="Franklin Gothic Medium Cond" w:hint="default"/>
        <w:color w:val="0052CC" w:themeColor="accent3"/>
        <w:sz w:val="16"/>
      </w:rPr>
    </w:lvl>
    <w:lvl w:ilvl="1">
      <w:start w:val="1"/>
      <w:numFmt w:val="bullet"/>
      <w:lvlText w:val="▪"/>
      <w:lvlJc w:val="left"/>
      <w:pPr>
        <w:tabs>
          <w:tab w:val="num" w:pos="648"/>
        </w:tabs>
        <w:ind w:left="504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2">
      <w:start w:val="1"/>
      <w:numFmt w:val="bullet"/>
      <w:lvlText w:val="▪"/>
      <w:lvlJc w:val="left"/>
      <w:pPr>
        <w:tabs>
          <w:tab w:val="num" w:pos="864"/>
        </w:tabs>
        <w:ind w:left="720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3">
      <w:start w:val="1"/>
      <w:numFmt w:val="bullet"/>
      <w:lvlText w:val="▪"/>
      <w:lvlJc w:val="left"/>
      <w:pPr>
        <w:tabs>
          <w:tab w:val="num" w:pos="1080"/>
        </w:tabs>
        <w:ind w:left="936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4">
      <w:start w:val="1"/>
      <w:numFmt w:val="bullet"/>
      <w:lvlText w:val="▪"/>
      <w:lvlJc w:val="left"/>
      <w:pPr>
        <w:tabs>
          <w:tab w:val="num" w:pos="1296"/>
        </w:tabs>
        <w:ind w:left="1152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5">
      <w:start w:val="1"/>
      <w:numFmt w:val="bullet"/>
      <w:lvlText w:val="▪"/>
      <w:lvlJc w:val="left"/>
      <w:pPr>
        <w:tabs>
          <w:tab w:val="num" w:pos="1512"/>
        </w:tabs>
        <w:ind w:left="1368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6">
      <w:start w:val="1"/>
      <w:numFmt w:val="bullet"/>
      <w:lvlText w:val="▪"/>
      <w:lvlJc w:val="left"/>
      <w:pPr>
        <w:tabs>
          <w:tab w:val="num" w:pos="1728"/>
        </w:tabs>
        <w:ind w:left="1584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7">
      <w:start w:val="1"/>
      <w:numFmt w:val="bullet"/>
      <w:lvlText w:val="▪"/>
      <w:lvlJc w:val="left"/>
      <w:pPr>
        <w:tabs>
          <w:tab w:val="num" w:pos="1944"/>
        </w:tabs>
        <w:ind w:left="1800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8">
      <w:start w:val="1"/>
      <w:numFmt w:val="bullet"/>
      <w:lvlText w:val="▪"/>
      <w:lvlJc w:val="left"/>
      <w:pPr>
        <w:tabs>
          <w:tab w:val="num" w:pos="2160"/>
        </w:tabs>
        <w:ind w:left="2016" w:hanging="144"/>
      </w:pPr>
      <w:rPr>
        <w:rFonts w:ascii="Franklin Gothic Medium Cond" w:hAnsi="Franklin Gothic Medium Cond" w:hint="default"/>
        <w:color w:val="1B3349" w:themeColor="text2"/>
        <w:sz w:val="16"/>
      </w:rPr>
    </w:lvl>
  </w:abstractNum>
  <w:abstractNum w:abstractNumId="19" w15:restartNumberingAfterBreak="0">
    <w:nsid w:val="446403C0"/>
    <w:multiLevelType w:val="multilevel"/>
    <w:tmpl w:val="418AD432"/>
    <w:styleLink w:val="ListStyle-Numbers1"/>
    <w:lvl w:ilvl="0">
      <w:start w:val="1"/>
      <w:numFmt w:val="decimal"/>
      <w:pStyle w:val="ListNumber"/>
      <w:lvlText w:val="%1."/>
      <w:lvlJc w:val="right"/>
      <w:pPr>
        <w:tabs>
          <w:tab w:val="num" w:pos="1008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296"/>
        </w:tabs>
        <w:ind w:left="648" w:hanging="7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84"/>
        </w:tabs>
        <w:ind w:left="936" w:hanging="72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872"/>
        </w:tabs>
        <w:ind w:left="1224" w:hanging="72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2160"/>
        </w:tabs>
        <w:ind w:left="1512" w:hanging="7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448"/>
        </w:tabs>
        <w:ind w:left="1800" w:hanging="72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736"/>
        </w:tabs>
        <w:ind w:left="2088" w:hanging="7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3024"/>
        </w:tabs>
        <w:ind w:left="2376" w:hanging="7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12"/>
        </w:tabs>
        <w:ind w:left="2664" w:hanging="72"/>
      </w:pPr>
      <w:rPr>
        <w:rFonts w:hint="default"/>
      </w:rPr>
    </w:lvl>
  </w:abstractNum>
  <w:abstractNum w:abstractNumId="20" w15:restartNumberingAfterBreak="0">
    <w:nsid w:val="46710FDB"/>
    <w:multiLevelType w:val="multilevel"/>
    <w:tmpl w:val="ED160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E535DC"/>
    <w:multiLevelType w:val="multilevel"/>
    <w:tmpl w:val="FCD8B12C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Medium Cond" w:hAnsi="Franklin Gothic Medium Cond"/>
        <w:color w:val="1B3349" w:themeColor="text2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1B3349" w:themeColor="text2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▪"/>
      <w:lvlJc w:val="left"/>
      <w:pPr>
        <w:tabs>
          <w:tab w:val="num" w:pos="2192"/>
        </w:tabs>
        <w:ind w:left="2192" w:hanging="188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1B3349" w:themeColor="text2"/>
      </w:rPr>
    </w:lvl>
  </w:abstractNum>
  <w:abstractNum w:abstractNumId="22" w15:restartNumberingAfterBreak="0">
    <w:nsid w:val="5C1E29A2"/>
    <w:multiLevelType w:val="multilevel"/>
    <w:tmpl w:val="4746D5FA"/>
    <w:name w:val="ListStyle-KeyTeamMemberBullet"/>
    <w:lvl w:ilvl="0">
      <w:start w:val="1"/>
      <w:numFmt w:val="bullet"/>
      <w:lvlText w:val=""/>
      <w:lvlJc w:val="left"/>
      <w:pPr>
        <w:ind w:left="288" w:hanging="144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461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634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807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980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153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326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499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672" w:hanging="144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23" w15:restartNumberingAfterBreak="0">
    <w:nsid w:val="666D27E1"/>
    <w:multiLevelType w:val="hybridMultilevel"/>
    <w:tmpl w:val="24E4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16851"/>
    <w:multiLevelType w:val="multilevel"/>
    <w:tmpl w:val="BDFCE404"/>
    <w:lvl w:ilvl="0">
      <w:start w:val="1"/>
      <w:numFmt w:val="decimal"/>
      <w:pStyle w:val="Numbered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25" w15:restartNumberingAfterBreak="0">
    <w:nsid w:val="734D225E"/>
    <w:multiLevelType w:val="multilevel"/>
    <w:tmpl w:val="C26EA0E0"/>
    <w:styleLink w:val="ListStyle-CalloutBoxBullet1"/>
    <w:lvl w:ilvl="0">
      <w:start w:val="1"/>
      <w:numFmt w:val="bullet"/>
      <w:pStyle w:val="CalloutBoxBullet"/>
      <w:lvlText w:val=""/>
      <w:lvlJc w:val="left"/>
      <w:pPr>
        <w:ind w:left="259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432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605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778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95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12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9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47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643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26" w15:restartNumberingAfterBreak="0">
    <w:nsid w:val="76C544CB"/>
    <w:multiLevelType w:val="multilevel"/>
    <w:tmpl w:val="302A21DA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Medium Cond" w:hAnsi="Franklin Gothic Medium Cond"/>
        <w:color w:val="FFFFFF" w:themeColor="background1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FFFFFF" w:themeColor="background1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FFFFFF" w:themeColor="background1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FFFFFF" w:themeColor="background1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FFFFFF" w:themeColor="background1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FFFFFF" w:themeColor="background1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FFFFFF" w:themeColor="background1"/>
      </w:rPr>
    </w:lvl>
    <w:lvl w:ilvl="7">
      <w:start w:val="1"/>
      <w:numFmt w:val="bullet"/>
      <w:lvlText w:val=""/>
      <w:lvlJc w:val="left"/>
      <w:pPr>
        <w:tabs>
          <w:tab w:val="num" w:pos="2192"/>
        </w:tabs>
        <w:ind w:left="2192" w:hanging="188"/>
      </w:pPr>
      <w:rPr>
        <w:rFonts w:ascii="Wingdings" w:hAnsi="Wingdings" w:hint="default"/>
        <w:color w:val="FFFFFF" w:themeColor="background1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FFFFFF" w:themeColor="background1"/>
      </w:rPr>
    </w:lvl>
  </w:abstractNum>
  <w:abstractNum w:abstractNumId="27" w15:restartNumberingAfterBreak="0">
    <w:nsid w:val="77C7625E"/>
    <w:multiLevelType w:val="multilevel"/>
    <w:tmpl w:val="B1B859F6"/>
    <w:styleLink w:val="ListStyle-CalloutBoxBulletWhite1"/>
    <w:lvl w:ilvl="0">
      <w:start w:val="1"/>
      <w:numFmt w:val="bullet"/>
      <w:pStyle w:val="CalloutBoxBullet-White"/>
      <w:lvlText w:val=""/>
      <w:lvlJc w:val="left"/>
      <w:pPr>
        <w:ind w:left="259" w:hanging="173"/>
      </w:pPr>
      <w:rPr>
        <w:rFonts w:ascii="Wingdings" w:hAnsi="Wingdings" w:hint="default"/>
        <w:sz w:val="16"/>
      </w:rPr>
    </w:lvl>
    <w:lvl w:ilvl="1">
      <w:start w:val="1"/>
      <w:numFmt w:val="bullet"/>
      <w:lvlText w:val=""/>
      <w:lvlJc w:val="left"/>
      <w:pPr>
        <w:ind w:left="432" w:hanging="173"/>
      </w:pPr>
      <w:rPr>
        <w:rFonts w:ascii="Wingdings" w:hAnsi="Wingdings" w:hint="default"/>
        <w:sz w:val="16"/>
      </w:rPr>
    </w:lvl>
    <w:lvl w:ilvl="2">
      <w:numFmt w:val="bullet"/>
      <w:lvlText w:val=""/>
      <w:lvlJc w:val="left"/>
      <w:pPr>
        <w:tabs>
          <w:tab w:val="num" w:pos="346"/>
        </w:tabs>
        <w:ind w:left="605" w:hanging="173"/>
      </w:pPr>
      <w:rPr>
        <w:rFonts w:ascii="Wingdings" w:hAnsi="Wingdings" w:hint="default"/>
        <w:sz w:val="16"/>
      </w:rPr>
    </w:lvl>
    <w:lvl w:ilvl="3">
      <w:numFmt w:val="bullet"/>
      <w:lvlText w:val=""/>
      <w:lvlJc w:val="left"/>
      <w:pPr>
        <w:tabs>
          <w:tab w:val="num" w:pos="518"/>
        </w:tabs>
        <w:ind w:left="778" w:hanging="173"/>
      </w:pPr>
      <w:rPr>
        <w:rFonts w:ascii="Wingdings" w:hAnsi="Wingdings" w:hint="default"/>
        <w:sz w:val="16"/>
      </w:rPr>
    </w:lvl>
    <w:lvl w:ilvl="4">
      <w:numFmt w:val="bullet"/>
      <w:lvlText w:val=""/>
      <w:lvlJc w:val="left"/>
      <w:pPr>
        <w:tabs>
          <w:tab w:val="num" w:pos="691"/>
        </w:tabs>
        <w:ind w:left="951" w:hanging="173"/>
      </w:pPr>
      <w:rPr>
        <w:rFonts w:ascii="Wingdings" w:hAnsi="Wingdings" w:hint="default"/>
        <w:sz w:val="16"/>
      </w:rPr>
    </w:lvl>
    <w:lvl w:ilvl="5">
      <w:numFmt w:val="bullet"/>
      <w:lvlText w:val=""/>
      <w:lvlJc w:val="left"/>
      <w:pPr>
        <w:tabs>
          <w:tab w:val="num" w:pos="864"/>
        </w:tabs>
        <w:ind w:left="1124" w:hanging="173"/>
      </w:pPr>
      <w:rPr>
        <w:rFonts w:ascii="Wingdings" w:hAnsi="Wingdings" w:hint="default"/>
        <w:sz w:val="16"/>
      </w:rPr>
    </w:lvl>
    <w:lvl w:ilvl="6">
      <w:numFmt w:val="bullet"/>
      <w:lvlText w:val=""/>
      <w:lvlJc w:val="left"/>
      <w:pPr>
        <w:tabs>
          <w:tab w:val="num" w:pos="1037"/>
        </w:tabs>
        <w:ind w:left="1297" w:hanging="173"/>
      </w:pPr>
      <w:rPr>
        <w:rFonts w:ascii="Wingdings" w:hAnsi="Wingdings" w:hint="default"/>
        <w:sz w:val="16"/>
      </w:rPr>
    </w:lvl>
    <w:lvl w:ilvl="7">
      <w:numFmt w:val="bullet"/>
      <w:lvlText w:val=""/>
      <w:lvlJc w:val="left"/>
      <w:pPr>
        <w:tabs>
          <w:tab w:val="num" w:pos="1210"/>
        </w:tabs>
        <w:ind w:left="1470" w:hanging="173"/>
      </w:pPr>
      <w:rPr>
        <w:rFonts w:ascii="Wingdings" w:hAnsi="Wingdings" w:hint="default"/>
        <w:sz w:val="16"/>
      </w:rPr>
    </w:lvl>
    <w:lvl w:ilvl="8">
      <w:numFmt w:val="bullet"/>
      <w:lvlText w:val=""/>
      <w:lvlJc w:val="left"/>
      <w:pPr>
        <w:ind w:left="1643" w:hanging="173"/>
      </w:pPr>
      <w:rPr>
        <w:rFonts w:ascii="Wingdings" w:hAnsi="Wingdings" w:hint="default"/>
        <w:sz w:val="16"/>
      </w:rPr>
    </w:lvl>
  </w:abstractNum>
  <w:abstractNum w:abstractNumId="28" w15:restartNumberingAfterBreak="0">
    <w:nsid w:val="7C9D69C1"/>
    <w:multiLevelType w:val="multilevel"/>
    <w:tmpl w:val="F47E3E66"/>
    <w:name w:val="ListStyle-TableBullets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29" w15:restartNumberingAfterBreak="0">
    <w:nsid w:val="7CAD5BCB"/>
    <w:multiLevelType w:val="multilevel"/>
    <w:tmpl w:val="B1B859F6"/>
    <w:numStyleLink w:val="ListStyle-CalloutBoxBulletWhite1"/>
  </w:abstractNum>
  <w:abstractNum w:abstractNumId="30" w15:restartNumberingAfterBreak="0">
    <w:nsid w:val="7E0029CE"/>
    <w:multiLevelType w:val="hybridMultilevel"/>
    <w:tmpl w:val="32D45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57847">
    <w:abstractNumId w:val="26"/>
  </w:num>
  <w:num w:numId="2" w16cid:durableId="109131079">
    <w:abstractNumId w:val="8"/>
  </w:num>
  <w:num w:numId="3" w16cid:durableId="1690839760">
    <w:abstractNumId w:val="21"/>
  </w:num>
  <w:num w:numId="4" w16cid:durableId="25257465">
    <w:abstractNumId w:val="7"/>
  </w:num>
  <w:num w:numId="5" w16cid:durableId="1821388117">
    <w:abstractNumId w:val="5"/>
    <w:lvlOverride w:ilvl="0">
      <w:lvl w:ilvl="0">
        <w:start w:val="1"/>
        <w:numFmt w:val="decimal"/>
        <w:lvlText w:val="%1."/>
        <w:lvlJc w:val="right"/>
        <w:pPr>
          <w:tabs>
            <w:tab w:val="num" w:pos="1008"/>
          </w:tabs>
          <w:ind w:left="432" w:hanging="101"/>
        </w:pPr>
        <w:rPr>
          <w:rFonts w:hint="default"/>
        </w:rPr>
      </w:lvl>
    </w:lvlOverride>
  </w:num>
  <w:num w:numId="6" w16cid:durableId="808282017">
    <w:abstractNumId w:val="11"/>
  </w:num>
  <w:num w:numId="7" w16cid:durableId="2026976713">
    <w:abstractNumId w:val="6"/>
  </w:num>
  <w:num w:numId="8" w16cid:durableId="555896812">
    <w:abstractNumId w:val="10"/>
  </w:num>
  <w:num w:numId="9" w16cid:durableId="94250858">
    <w:abstractNumId w:val="19"/>
  </w:num>
  <w:num w:numId="10" w16cid:durableId="973488295">
    <w:abstractNumId w:val="24"/>
  </w:num>
  <w:num w:numId="11" w16cid:durableId="474371588">
    <w:abstractNumId w:val="18"/>
  </w:num>
  <w:num w:numId="12" w16cid:durableId="1583031086">
    <w:abstractNumId w:val="0"/>
  </w:num>
  <w:num w:numId="13" w16cid:durableId="135999889">
    <w:abstractNumId w:val="19"/>
  </w:num>
  <w:num w:numId="14" w16cid:durableId="1384600729">
    <w:abstractNumId w:val="21"/>
  </w:num>
  <w:num w:numId="15" w16cid:durableId="692026947">
    <w:abstractNumId w:val="17"/>
  </w:num>
  <w:num w:numId="16" w16cid:durableId="521478672">
    <w:abstractNumId w:val="18"/>
  </w:num>
  <w:num w:numId="17" w16cid:durableId="117142306">
    <w:abstractNumId w:val="12"/>
  </w:num>
  <w:num w:numId="18" w16cid:durableId="1042822592">
    <w:abstractNumId w:val="0"/>
  </w:num>
  <w:num w:numId="19" w16cid:durableId="1017123905">
    <w:abstractNumId w:val="14"/>
  </w:num>
  <w:num w:numId="20" w16cid:durableId="1345128867">
    <w:abstractNumId w:val="22"/>
  </w:num>
  <w:num w:numId="21" w16cid:durableId="1578632312">
    <w:abstractNumId w:val="16"/>
  </w:num>
  <w:num w:numId="22" w16cid:durableId="789209575">
    <w:abstractNumId w:val="15"/>
  </w:num>
  <w:num w:numId="23" w16cid:durableId="1255242602">
    <w:abstractNumId w:val="29"/>
  </w:num>
  <w:num w:numId="24" w16cid:durableId="1122305457">
    <w:abstractNumId w:val="4"/>
  </w:num>
  <w:num w:numId="25" w16cid:durableId="39482482">
    <w:abstractNumId w:val="28"/>
  </w:num>
  <w:num w:numId="26" w16cid:durableId="1756435908">
    <w:abstractNumId w:val="25"/>
  </w:num>
  <w:num w:numId="27" w16cid:durableId="368727579">
    <w:abstractNumId w:val="27"/>
  </w:num>
  <w:num w:numId="28" w16cid:durableId="786386278">
    <w:abstractNumId w:val="20"/>
  </w:num>
  <w:num w:numId="29" w16cid:durableId="1937206609">
    <w:abstractNumId w:val="9"/>
  </w:num>
  <w:num w:numId="30" w16cid:durableId="20505230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1702660">
    <w:abstractNumId w:val="19"/>
  </w:num>
  <w:num w:numId="32" w16cid:durableId="1036006133">
    <w:abstractNumId w:val="19"/>
  </w:num>
  <w:num w:numId="33" w16cid:durableId="2126149742">
    <w:abstractNumId w:val="23"/>
  </w:num>
  <w:num w:numId="34" w16cid:durableId="1441879923">
    <w:abstractNumId w:val="1"/>
  </w:num>
  <w:num w:numId="35" w16cid:durableId="2041592415">
    <w:abstractNumId w:val="30"/>
  </w:num>
  <w:num w:numId="36" w16cid:durableId="567808768">
    <w:abstractNumId w:val="2"/>
  </w:num>
  <w:num w:numId="37" w16cid:durableId="1082484683">
    <w:abstractNumId w:val="13"/>
  </w:num>
  <w:num w:numId="38" w16cid:durableId="671495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98341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56171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403139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069293">
    <w:abstractNumId w:val="3"/>
  </w:num>
  <w:num w:numId="43" w16cid:durableId="48307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1" w:val="Document Title"/>
    <w:docVar w:name="var2" w:val="Optional Subtitle"/>
    <w:docVar w:name="var3" w:val="True"/>
  </w:docVars>
  <w:rsids>
    <w:rsidRoot w:val="003D7080"/>
    <w:rsid w:val="00003597"/>
    <w:rsid w:val="000074AA"/>
    <w:rsid w:val="00010414"/>
    <w:rsid w:val="000129A4"/>
    <w:rsid w:val="00013B5C"/>
    <w:rsid w:val="0001405D"/>
    <w:rsid w:val="00014402"/>
    <w:rsid w:val="0001458C"/>
    <w:rsid w:val="0001727E"/>
    <w:rsid w:val="00020A2D"/>
    <w:rsid w:val="00020B83"/>
    <w:rsid w:val="00020BA8"/>
    <w:rsid w:val="000216DF"/>
    <w:rsid w:val="00023A5B"/>
    <w:rsid w:val="00026C28"/>
    <w:rsid w:val="000303A0"/>
    <w:rsid w:val="0003081C"/>
    <w:rsid w:val="00030F33"/>
    <w:rsid w:val="000311EA"/>
    <w:rsid w:val="000318E5"/>
    <w:rsid w:val="0003377C"/>
    <w:rsid w:val="000347DC"/>
    <w:rsid w:val="00037B21"/>
    <w:rsid w:val="00040975"/>
    <w:rsid w:val="00042E0A"/>
    <w:rsid w:val="0004312A"/>
    <w:rsid w:val="00043409"/>
    <w:rsid w:val="00043DC9"/>
    <w:rsid w:val="00050298"/>
    <w:rsid w:val="00050877"/>
    <w:rsid w:val="00050940"/>
    <w:rsid w:val="00052760"/>
    <w:rsid w:val="0005761F"/>
    <w:rsid w:val="00057E27"/>
    <w:rsid w:val="00071122"/>
    <w:rsid w:val="00072AE8"/>
    <w:rsid w:val="00072BF8"/>
    <w:rsid w:val="00073575"/>
    <w:rsid w:val="000736C7"/>
    <w:rsid w:val="00075E85"/>
    <w:rsid w:val="00076590"/>
    <w:rsid w:val="00077081"/>
    <w:rsid w:val="000776D2"/>
    <w:rsid w:val="00077BE1"/>
    <w:rsid w:val="00081D9E"/>
    <w:rsid w:val="00082F99"/>
    <w:rsid w:val="00083E05"/>
    <w:rsid w:val="00086104"/>
    <w:rsid w:val="000862A2"/>
    <w:rsid w:val="000902F9"/>
    <w:rsid w:val="00090F33"/>
    <w:rsid w:val="00094A15"/>
    <w:rsid w:val="00096033"/>
    <w:rsid w:val="000A1928"/>
    <w:rsid w:val="000A1A83"/>
    <w:rsid w:val="000A24CF"/>
    <w:rsid w:val="000A3C80"/>
    <w:rsid w:val="000A4560"/>
    <w:rsid w:val="000A6C57"/>
    <w:rsid w:val="000A6CCC"/>
    <w:rsid w:val="000A6D2F"/>
    <w:rsid w:val="000A6F1F"/>
    <w:rsid w:val="000B190E"/>
    <w:rsid w:val="000B2C58"/>
    <w:rsid w:val="000B4B35"/>
    <w:rsid w:val="000B573E"/>
    <w:rsid w:val="000B6DE5"/>
    <w:rsid w:val="000C23E5"/>
    <w:rsid w:val="000C55AC"/>
    <w:rsid w:val="000C66C3"/>
    <w:rsid w:val="000C7136"/>
    <w:rsid w:val="000D0EFC"/>
    <w:rsid w:val="000D1CAF"/>
    <w:rsid w:val="000D239A"/>
    <w:rsid w:val="000D5DC9"/>
    <w:rsid w:val="000D7C72"/>
    <w:rsid w:val="000E1222"/>
    <w:rsid w:val="000E2206"/>
    <w:rsid w:val="000E3173"/>
    <w:rsid w:val="000E32BD"/>
    <w:rsid w:val="000E354D"/>
    <w:rsid w:val="000E56F4"/>
    <w:rsid w:val="000E5E35"/>
    <w:rsid w:val="000E6550"/>
    <w:rsid w:val="000E7AE9"/>
    <w:rsid w:val="000E7C54"/>
    <w:rsid w:val="000F01A8"/>
    <w:rsid w:val="000F176B"/>
    <w:rsid w:val="000F28A1"/>
    <w:rsid w:val="000F29F6"/>
    <w:rsid w:val="000F2D38"/>
    <w:rsid w:val="000F5307"/>
    <w:rsid w:val="000F54D2"/>
    <w:rsid w:val="000F7DE9"/>
    <w:rsid w:val="00100A71"/>
    <w:rsid w:val="00102FE8"/>
    <w:rsid w:val="001038FE"/>
    <w:rsid w:val="0010495F"/>
    <w:rsid w:val="00104C68"/>
    <w:rsid w:val="00106580"/>
    <w:rsid w:val="0011152E"/>
    <w:rsid w:val="00112DF4"/>
    <w:rsid w:val="00113CCD"/>
    <w:rsid w:val="00116003"/>
    <w:rsid w:val="001166A9"/>
    <w:rsid w:val="00117569"/>
    <w:rsid w:val="00120DC6"/>
    <w:rsid w:val="00122BDF"/>
    <w:rsid w:val="0013279A"/>
    <w:rsid w:val="001356B6"/>
    <w:rsid w:val="001365D9"/>
    <w:rsid w:val="001368F6"/>
    <w:rsid w:val="00136E11"/>
    <w:rsid w:val="00137EE2"/>
    <w:rsid w:val="001408BD"/>
    <w:rsid w:val="00140B27"/>
    <w:rsid w:val="00142569"/>
    <w:rsid w:val="00142A7B"/>
    <w:rsid w:val="00143C04"/>
    <w:rsid w:val="001467C6"/>
    <w:rsid w:val="00150B93"/>
    <w:rsid w:val="00153350"/>
    <w:rsid w:val="001534EF"/>
    <w:rsid w:val="0015378A"/>
    <w:rsid w:val="001537FE"/>
    <w:rsid w:val="0015558C"/>
    <w:rsid w:val="001556F4"/>
    <w:rsid w:val="00155FCD"/>
    <w:rsid w:val="0015693C"/>
    <w:rsid w:val="001635A3"/>
    <w:rsid w:val="0016520E"/>
    <w:rsid w:val="00165CB8"/>
    <w:rsid w:val="00165FB0"/>
    <w:rsid w:val="001662BC"/>
    <w:rsid w:val="00166554"/>
    <w:rsid w:val="00166C19"/>
    <w:rsid w:val="0016743E"/>
    <w:rsid w:val="00167AE5"/>
    <w:rsid w:val="001703AE"/>
    <w:rsid w:val="001708F0"/>
    <w:rsid w:val="001713ED"/>
    <w:rsid w:val="001767A0"/>
    <w:rsid w:val="0017779D"/>
    <w:rsid w:val="0017781C"/>
    <w:rsid w:val="00177913"/>
    <w:rsid w:val="00180E3F"/>
    <w:rsid w:val="001823ED"/>
    <w:rsid w:val="00182B9A"/>
    <w:rsid w:val="001854F8"/>
    <w:rsid w:val="001866C7"/>
    <w:rsid w:val="00190298"/>
    <w:rsid w:val="00191C9A"/>
    <w:rsid w:val="00192C1E"/>
    <w:rsid w:val="0019305B"/>
    <w:rsid w:val="00193D59"/>
    <w:rsid w:val="00194876"/>
    <w:rsid w:val="001948B9"/>
    <w:rsid w:val="001949FA"/>
    <w:rsid w:val="00196733"/>
    <w:rsid w:val="00197636"/>
    <w:rsid w:val="001A06E4"/>
    <w:rsid w:val="001A13AB"/>
    <w:rsid w:val="001A2926"/>
    <w:rsid w:val="001A72F3"/>
    <w:rsid w:val="001A7988"/>
    <w:rsid w:val="001B0E7E"/>
    <w:rsid w:val="001B2215"/>
    <w:rsid w:val="001B2F63"/>
    <w:rsid w:val="001B613C"/>
    <w:rsid w:val="001C04AE"/>
    <w:rsid w:val="001C303A"/>
    <w:rsid w:val="001C392B"/>
    <w:rsid w:val="001C3B44"/>
    <w:rsid w:val="001C565A"/>
    <w:rsid w:val="001C568B"/>
    <w:rsid w:val="001C5DB6"/>
    <w:rsid w:val="001C7755"/>
    <w:rsid w:val="001D1986"/>
    <w:rsid w:val="001D1D45"/>
    <w:rsid w:val="001D3A2D"/>
    <w:rsid w:val="001D5670"/>
    <w:rsid w:val="001D590B"/>
    <w:rsid w:val="001D7760"/>
    <w:rsid w:val="001D7E0B"/>
    <w:rsid w:val="001D7E98"/>
    <w:rsid w:val="001E387A"/>
    <w:rsid w:val="001E4D82"/>
    <w:rsid w:val="001E6009"/>
    <w:rsid w:val="001E6273"/>
    <w:rsid w:val="001E691A"/>
    <w:rsid w:val="001E73C1"/>
    <w:rsid w:val="001F122A"/>
    <w:rsid w:val="001F2E1F"/>
    <w:rsid w:val="001F4BA6"/>
    <w:rsid w:val="0020234C"/>
    <w:rsid w:val="00206473"/>
    <w:rsid w:val="0020699F"/>
    <w:rsid w:val="002069AB"/>
    <w:rsid w:val="002073D7"/>
    <w:rsid w:val="00210F08"/>
    <w:rsid w:val="0021196F"/>
    <w:rsid w:val="00212405"/>
    <w:rsid w:val="00212C78"/>
    <w:rsid w:val="00216A7B"/>
    <w:rsid w:val="00217217"/>
    <w:rsid w:val="00217D43"/>
    <w:rsid w:val="0022060B"/>
    <w:rsid w:val="00221029"/>
    <w:rsid w:val="00222126"/>
    <w:rsid w:val="002238A5"/>
    <w:rsid w:val="00223A86"/>
    <w:rsid w:val="00223C74"/>
    <w:rsid w:val="00224299"/>
    <w:rsid w:val="002263CB"/>
    <w:rsid w:val="00230AC3"/>
    <w:rsid w:val="0023449A"/>
    <w:rsid w:val="00234FD3"/>
    <w:rsid w:val="00235785"/>
    <w:rsid w:val="00235D97"/>
    <w:rsid w:val="00236323"/>
    <w:rsid w:val="0024110A"/>
    <w:rsid w:val="0024155B"/>
    <w:rsid w:val="00242063"/>
    <w:rsid w:val="00242778"/>
    <w:rsid w:val="00244EA3"/>
    <w:rsid w:val="00245B8D"/>
    <w:rsid w:val="0024663A"/>
    <w:rsid w:val="002478FB"/>
    <w:rsid w:val="00251179"/>
    <w:rsid w:val="0025355C"/>
    <w:rsid w:val="00256158"/>
    <w:rsid w:val="0026155F"/>
    <w:rsid w:val="00264C71"/>
    <w:rsid w:val="00267DE7"/>
    <w:rsid w:val="00270D45"/>
    <w:rsid w:val="002715D8"/>
    <w:rsid w:val="002721BA"/>
    <w:rsid w:val="002728D4"/>
    <w:rsid w:val="00272DA7"/>
    <w:rsid w:val="002737DF"/>
    <w:rsid w:val="00274EA4"/>
    <w:rsid w:val="00275CA6"/>
    <w:rsid w:val="002772DD"/>
    <w:rsid w:val="00277714"/>
    <w:rsid w:val="0028073F"/>
    <w:rsid w:val="00281EE8"/>
    <w:rsid w:val="00282D85"/>
    <w:rsid w:val="00283E93"/>
    <w:rsid w:val="00284847"/>
    <w:rsid w:val="00285D7D"/>
    <w:rsid w:val="00290195"/>
    <w:rsid w:val="00291644"/>
    <w:rsid w:val="00291BFD"/>
    <w:rsid w:val="00291FA1"/>
    <w:rsid w:val="002952E7"/>
    <w:rsid w:val="00296B9F"/>
    <w:rsid w:val="002A123B"/>
    <w:rsid w:val="002A3836"/>
    <w:rsid w:val="002A7496"/>
    <w:rsid w:val="002A7896"/>
    <w:rsid w:val="002A792F"/>
    <w:rsid w:val="002B0099"/>
    <w:rsid w:val="002B0E43"/>
    <w:rsid w:val="002B0F01"/>
    <w:rsid w:val="002B30D0"/>
    <w:rsid w:val="002B3276"/>
    <w:rsid w:val="002B4E61"/>
    <w:rsid w:val="002B5553"/>
    <w:rsid w:val="002B5E37"/>
    <w:rsid w:val="002B646D"/>
    <w:rsid w:val="002B6983"/>
    <w:rsid w:val="002B6A12"/>
    <w:rsid w:val="002B7A02"/>
    <w:rsid w:val="002C034A"/>
    <w:rsid w:val="002C0F81"/>
    <w:rsid w:val="002C5E1D"/>
    <w:rsid w:val="002C7396"/>
    <w:rsid w:val="002D17CA"/>
    <w:rsid w:val="002D3E3B"/>
    <w:rsid w:val="002D4E5D"/>
    <w:rsid w:val="002D573B"/>
    <w:rsid w:val="002E026B"/>
    <w:rsid w:val="002E02BC"/>
    <w:rsid w:val="002E037C"/>
    <w:rsid w:val="002E05EE"/>
    <w:rsid w:val="002E1F3E"/>
    <w:rsid w:val="002E33DD"/>
    <w:rsid w:val="002E3431"/>
    <w:rsid w:val="002E3E0F"/>
    <w:rsid w:val="002E62C5"/>
    <w:rsid w:val="002E7AAE"/>
    <w:rsid w:val="002F3F05"/>
    <w:rsid w:val="002F55E3"/>
    <w:rsid w:val="002F67AA"/>
    <w:rsid w:val="002F696A"/>
    <w:rsid w:val="002F7861"/>
    <w:rsid w:val="003005B0"/>
    <w:rsid w:val="00301180"/>
    <w:rsid w:val="00301A3E"/>
    <w:rsid w:val="00302C56"/>
    <w:rsid w:val="003039BB"/>
    <w:rsid w:val="00304E40"/>
    <w:rsid w:val="00305532"/>
    <w:rsid w:val="0030651F"/>
    <w:rsid w:val="00306871"/>
    <w:rsid w:val="00307C90"/>
    <w:rsid w:val="00310EB5"/>
    <w:rsid w:val="00311F48"/>
    <w:rsid w:val="003127A4"/>
    <w:rsid w:val="0031287D"/>
    <w:rsid w:val="003135E6"/>
    <w:rsid w:val="00314BE8"/>
    <w:rsid w:val="00315588"/>
    <w:rsid w:val="00315679"/>
    <w:rsid w:val="003200BE"/>
    <w:rsid w:val="00320AA8"/>
    <w:rsid w:val="00320BC8"/>
    <w:rsid w:val="00321B65"/>
    <w:rsid w:val="00321F9F"/>
    <w:rsid w:val="00324C95"/>
    <w:rsid w:val="00326DE0"/>
    <w:rsid w:val="00331A50"/>
    <w:rsid w:val="003348A6"/>
    <w:rsid w:val="0033542D"/>
    <w:rsid w:val="00336199"/>
    <w:rsid w:val="0033698A"/>
    <w:rsid w:val="00342EE0"/>
    <w:rsid w:val="00343516"/>
    <w:rsid w:val="00343BB3"/>
    <w:rsid w:val="00346D6D"/>
    <w:rsid w:val="00346DF3"/>
    <w:rsid w:val="00346F8E"/>
    <w:rsid w:val="00350B9D"/>
    <w:rsid w:val="00352904"/>
    <w:rsid w:val="003542C1"/>
    <w:rsid w:val="00355D7D"/>
    <w:rsid w:val="00356826"/>
    <w:rsid w:val="00357766"/>
    <w:rsid w:val="00360641"/>
    <w:rsid w:val="0036673B"/>
    <w:rsid w:val="00367469"/>
    <w:rsid w:val="003675C7"/>
    <w:rsid w:val="00367606"/>
    <w:rsid w:val="00367F0C"/>
    <w:rsid w:val="003773F4"/>
    <w:rsid w:val="00380A1C"/>
    <w:rsid w:val="00382CAC"/>
    <w:rsid w:val="00383A2D"/>
    <w:rsid w:val="00385529"/>
    <w:rsid w:val="00386DF2"/>
    <w:rsid w:val="00395888"/>
    <w:rsid w:val="00395D1B"/>
    <w:rsid w:val="003966DF"/>
    <w:rsid w:val="003A07C9"/>
    <w:rsid w:val="003A139E"/>
    <w:rsid w:val="003A1B31"/>
    <w:rsid w:val="003A4E66"/>
    <w:rsid w:val="003A6793"/>
    <w:rsid w:val="003A77B4"/>
    <w:rsid w:val="003B20E7"/>
    <w:rsid w:val="003B222A"/>
    <w:rsid w:val="003B3B7B"/>
    <w:rsid w:val="003B3ED4"/>
    <w:rsid w:val="003B46A9"/>
    <w:rsid w:val="003B4D75"/>
    <w:rsid w:val="003B7F65"/>
    <w:rsid w:val="003C282B"/>
    <w:rsid w:val="003C36CB"/>
    <w:rsid w:val="003C3B13"/>
    <w:rsid w:val="003C3C35"/>
    <w:rsid w:val="003C4EDE"/>
    <w:rsid w:val="003C7135"/>
    <w:rsid w:val="003D3CEE"/>
    <w:rsid w:val="003D4CDA"/>
    <w:rsid w:val="003D6D14"/>
    <w:rsid w:val="003D7080"/>
    <w:rsid w:val="003D712F"/>
    <w:rsid w:val="003D7147"/>
    <w:rsid w:val="003D78F4"/>
    <w:rsid w:val="003D7DCB"/>
    <w:rsid w:val="003E24B6"/>
    <w:rsid w:val="003E44A2"/>
    <w:rsid w:val="003E5E6E"/>
    <w:rsid w:val="003E679D"/>
    <w:rsid w:val="003F01F1"/>
    <w:rsid w:val="003F1037"/>
    <w:rsid w:val="003F1084"/>
    <w:rsid w:val="003F2D7F"/>
    <w:rsid w:val="003F33B5"/>
    <w:rsid w:val="003F55E2"/>
    <w:rsid w:val="003F5DDA"/>
    <w:rsid w:val="003F6F57"/>
    <w:rsid w:val="00400F9C"/>
    <w:rsid w:val="004043D0"/>
    <w:rsid w:val="00405909"/>
    <w:rsid w:val="0040593A"/>
    <w:rsid w:val="00406C67"/>
    <w:rsid w:val="004070CD"/>
    <w:rsid w:val="004073F3"/>
    <w:rsid w:val="004107C8"/>
    <w:rsid w:val="00410A66"/>
    <w:rsid w:val="004118CD"/>
    <w:rsid w:val="00412019"/>
    <w:rsid w:val="0041383A"/>
    <w:rsid w:val="0042074B"/>
    <w:rsid w:val="00420E45"/>
    <w:rsid w:val="004256F6"/>
    <w:rsid w:val="00425B51"/>
    <w:rsid w:val="0042685D"/>
    <w:rsid w:val="0043201D"/>
    <w:rsid w:val="00433976"/>
    <w:rsid w:val="00435E96"/>
    <w:rsid w:val="00442391"/>
    <w:rsid w:val="004453DC"/>
    <w:rsid w:val="00451A81"/>
    <w:rsid w:val="00453FC8"/>
    <w:rsid w:val="00456D55"/>
    <w:rsid w:val="00457BCE"/>
    <w:rsid w:val="00460190"/>
    <w:rsid w:val="00460AF6"/>
    <w:rsid w:val="00460DD0"/>
    <w:rsid w:val="004615E0"/>
    <w:rsid w:val="00462DC9"/>
    <w:rsid w:val="00463022"/>
    <w:rsid w:val="004668F8"/>
    <w:rsid w:val="00466F28"/>
    <w:rsid w:val="004674CB"/>
    <w:rsid w:val="0047018E"/>
    <w:rsid w:val="004722FC"/>
    <w:rsid w:val="0047244F"/>
    <w:rsid w:val="00472504"/>
    <w:rsid w:val="0047371D"/>
    <w:rsid w:val="00473C9E"/>
    <w:rsid w:val="00475833"/>
    <w:rsid w:val="00475DBC"/>
    <w:rsid w:val="00475F03"/>
    <w:rsid w:val="0048078C"/>
    <w:rsid w:val="0048247F"/>
    <w:rsid w:val="004837B2"/>
    <w:rsid w:val="00487FE1"/>
    <w:rsid w:val="004918F2"/>
    <w:rsid w:val="00491C10"/>
    <w:rsid w:val="00492FC8"/>
    <w:rsid w:val="0049324E"/>
    <w:rsid w:val="00494AEE"/>
    <w:rsid w:val="00494D76"/>
    <w:rsid w:val="00496B87"/>
    <w:rsid w:val="00496C87"/>
    <w:rsid w:val="00497301"/>
    <w:rsid w:val="0049754C"/>
    <w:rsid w:val="004A42D4"/>
    <w:rsid w:val="004A5C56"/>
    <w:rsid w:val="004B0E45"/>
    <w:rsid w:val="004B22C5"/>
    <w:rsid w:val="004B36E9"/>
    <w:rsid w:val="004B4893"/>
    <w:rsid w:val="004C170B"/>
    <w:rsid w:val="004C40E3"/>
    <w:rsid w:val="004C66B9"/>
    <w:rsid w:val="004D7632"/>
    <w:rsid w:val="004D7A9D"/>
    <w:rsid w:val="004D7C29"/>
    <w:rsid w:val="004E0042"/>
    <w:rsid w:val="004E08BF"/>
    <w:rsid w:val="004E27B1"/>
    <w:rsid w:val="004E32A2"/>
    <w:rsid w:val="004E4683"/>
    <w:rsid w:val="004E7BB8"/>
    <w:rsid w:val="004F1B70"/>
    <w:rsid w:val="004F30ED"/>
    <w:rsid w:val="004F5882"/>
    <w:rsid w:val="004F5A1B"/>
    <w:rsid w:val="004F634D"/>
    <w:rsid w:val="004F6C97"/>
    <w:rsid w:val="005047B8"/>
    <w:rsid w:val="00505F78"/>
    <w:rsid w:val="00506052"/>
    <w:rsid w:val="005070B1"/>
    <w:rsid w:val="0050775F"/>
    <w:rsid w:val="00507AB0"/>
    <w:rsid w:val="005106F8"/>
    <w:rsid w:val="00510CF1"/>
    <w:rsid w:val="00514BF4"/>
    <w:rsid w:val="005154D7"/>
    <w:rsid w:val="0052125F"/>
    <w:rsid w:val="005229F8"/>
    <w:rsid w:val="005320AF"/>
    <w:rsid w:val="0053242B"/>
    <w:rsid w:val="005346D9"/>
    <w:rsid w:val="00536BCF"/>
    <w:rsid w:val="00536C01"/>
    <w:rsid w:val="00536D32"/>
    <w:rsid w:val="00542CEF"/>
    <w:rsid w:val="00542F78"/>
    <w:rsid w:val="0054410A"/>
    <w:rsid w:val="00546B96"/>
    <w:rsid w:val="00547696"/>
    <w:rsid w:val="00547974"/>
    <w:rsid w:val="00553E61"/>
    <w:rsid w:val="00560ECB"/>
    <w:rsid w:val="005614FB"/>
    <w:rsid w:val="0056171D"/>
    <w:rsid w:val="0056321F"/>
    <w:rsid w:val="005638BB"/>
    <w:rsid w:val="00566F33"/>
    <w:rsid w:val="00567548"/>
    <w:rsid w:val="00570CE2"/>
    <w:rsid w:val="00575E3E"/>
    <w:rsid w:val="0057711D"/>
    <w:rsid w:val="00580956"/>
    <w:rsid w:val="005810D0"/>
    <w:rsid w:val="00581D79"/>
    <w:rsid w:val="00583FB5"/>
    <w:rsid w:val="005863FA"/>
    <w:rsid w:val="00586BCF"/>
    <w:rsid w:val="00587508"/>
    <w:rsid w:val="00587854"/>
    <w:rsid w:val="00590007"/>
    <w:rsid w:val="00597D5A"/>
    <w:rsid w:val="005A2064"/>
    <w:rsid w:val="005A445D"/>
    <w:rsid w:val="005A6665"/>
    <w:rsid w:val="005A6CE3"/>
    <w:rsid w:val="005A6FB4"/>
    <w:rsid w:val="005A76A0"/>
    <w:rsid w:val="005B275A"/>
    <w:rsid w:val="005B429A"/>
    <w:rsid w:val="005B602C"/>
    <w:rsid w:val="005B65B9"/>
    <w:rsid w:val="005B67A7"/>
    <w:rsid w:val="005B749D"/>
    <w:rsid w:val="005C15B7"/>
    <w:rsid w:val="005C1D4C"/>
    <w:rsid w:val="005C2832"/>
    <w:rsid w:val="005C3CA1"/>
    <w:rsid w:val="005C4494"/>
    <w:rsid w:val="005C52B6"/>
    <w:rsid w:val="005C62FC"/>
    <w:rsid w:val="005D0726"/>
    <w:rsid w:val="005D188F"/>
    <w:rsid w:val="005D1A7C"/>
    <w:rsid w:val="005D328D"/>
    <w:rsid w:val="005D4FBA"/>
    <w:rsid w:val="005D5FFB"/>
    <w:rsid w:val="005D659D"/>
    <w:rsid w:val="005E00E1"/>
    <w:rsid w:val="005E1024"/>
    <w:rsid w:val="005E1B52"/>
    <w:rsid w:val="005E5BC9"/>
    <w:rsid w:val="005E6459"/>
    <w:rsid w:val="005E73AC"/>
    <w:rsid w:val="005F0EF2"/>
    <w:rsid w:val="005F1362"/>
    <w:rsid w:val="005F1464"/>
    <w:rsid w:val="005F3F32"/>
    <w:rsid w:val="005F4453"/>
    <w:rsid w:val="005F5A45"/>
    <w:rsid w:val="00603C28"/>
    <w:rsid w:val="006040F1"/>
    <w:rsid w:val="00606231"/>
    <w:rsid w:val="006075A9"/>
    <w:rsid w:val="006076E6"/>
    <w:rsid w:val="00611118"/>
    <w:rsid w:val="0061623C"/>
    <w:rsid w:val="00616E14"/>
    <w:rsid w:val="00617343"/>
    <w:rsid w:val="006173A9"/>
    <w:rsid w:val="00620914"/>
    <w:rsid w:val="0062252F"/>
    <w:rsid w:val="00624155"/>
    <w:rsid w:val="00624A13"/>
    <w:rsid w:val="00626EDF"/>
    <w:rsid w:val="00626F52"/>
    <w:rsid w:val="006278AF"/>
    <w:rsid w:val="006308B0"/>
    <w:rsid w:val="00630BBA"/>
    <w:rsid w:val="00631C2A"/>
    <w:rsid w:val="00632D54"/>
    <w:rsid w:val="006367C0"/>
    <w:rsid w:val="00640428"/>
    <w:rsid w:val="00643126"/>
    <w:rsid w:val="00643915"/>
    <w:rsid w:val="00644ECF"/>
    <w:rsid w:val="0064689B"/>
    <w:rsid w:val="00647C37"/>
    <w:rsid w:val="00652D79"/>
    <w:rsid w:val="00654033"/>
    <w:rsid w:val="0066072A"/>
    <w:rsid w:val="00664007"/>
    <w:rsid w:val="00664CF5"/>
    <w:rsid w:val="00664EBB"/>
    <w:rsid w:val="00665E2C"/>
    <w:rsid w:val="00670857"/>
    <w:rsid w:val="006714C1"/>
    <w:rsid w:val="00671AAE"/>
    <w:rsid w:val="006734DC"/>
    <w:rsid w:val="00673900"/>
    <w:rsid w:val="006813FB"/>
    <w:rsid w:val="006834F8"/>
    <w:rsid w:val="00683505"/>
    <w:rsid w:val="00683970"/>
    <w:rsid w:val="0068564C"/>
    <w:rsid w:val="00686BE0"/>
    <w:rsid w:val="00687B24"/>
    <w:rsid w:val="00690953"/>
    <w:rsid w:val="006932A0"/>
    <w:rsid w:val="006A62CB"/>
    <w:rsid w:val="006A71A0"/>
    <w:rsid w:val="006B155D"/>
    <w:rsid w:val="006B2AF9"/>
    <w:rsid w:val="006B3C73"/>
    <w:rsid w:val="006B5BFB"/>
    <w:rsid w:val="006B5E3B"/>
    <w:rsid w:val="006B764E"/>
    <w:rsid w:val="006C1182"/>
    <w:rsid w:val="006C1ECE"/>
    <w:rsid w:val="006C2871"/>
    <w:rsid w:val="006C2C83"/>
    <w:rsid w:val="006C34B4"/>
    <w:rsid w:val="006C53F8"/>
    <w:rsid w:val="006C5505"/>
    <w:rsid w:val="006C66F6"/>
    <w:rsid w:val="006D0EDA"/>
    <w:rsid w:val="006D17C1"/>
    <w:rsid w:val="006D261D"/>
    <w:rsid w:val="006D29AF"/>
    <w:rsid w:val="006D2B93"/>
    <w:rsid w:val="006D31F3"/>
    <w:rsid w:val="006D5904"/>
    <w:rsid w:val="006D671A"/>
    <w:rsid w:val="006D6EE8"/>
    <w:rsid w:val="006D7799"/>
    <w:rsid w:val="006D78AA"/>
    <w:rsid w:val="006E00D3"/>
    <w:rsid w:val="006E0C3C"/>
    <w:rsid w:val="006E2248"/>
    <w:rsid w:val="006E2F74"/>
    <w:rsid w:val="006E36F9"/>
    <w:rsid w:val="006E4504"/>
    <w:rsid w:val="006E5017"/>
    <w:rsid w:val="006E51C5"/>
    <w:rsid w:val="006F0470"/>
    <w:rsid w:val="006F0A52"/>
    <w:rsid w:val="006F3FF9"/>
    <w:rsid w:val="006F6606"/>
    <w:rsid w:val="006F74C8"/>
    <w:rsid w:val="00700659"/>
    <w:rsid w:val="00701CEE"/>
    <w:rsid w:val="007033F4"/>
    <w:rsid w:val="00703D1E"/>
    <w:rsid w:val="0070538C"/>
    <w:rsid w:val="007057DE"/>
    <w:rsid w:val="007068CD"/>
    <w:rsid w:val="0071009E"/>
    <w:rsid w:val="007111F3"/>
    <w:rsid w:val="00712B15"/>
    <w:rsid w:val="00712C6C"/>
    <w:rsid w:val="00716258"/>
    <w:rsid w:val="00716553"/>
    <w:rsid w:val="00720379"/>
    <w:rsid w:val="007263BE"/>
    <w:rsid w:val="007265CE"/>
    <w:rsid w:val="007303ED"/>
    <w:rsid w:val="007355EA"/>
    <w:rsid w:val="00736BC0"/>
    <w:rsid w:val="0074327C"/>
    <w:rsid w:val="00743465"/>
    <w:rsid w:val="007443C1"/>
    <w:rsid w:val="00746A46"/>
    <w:rsid w:val="00746F32"/>
    <w:rsid w:val="00747611"/>
    <w:rsid w:val="00747B3C"/>
    <w:rsid w:val="00750938"/>
    <w:rsid w:val="0075229D"/>
    <w:rsid w:val="0075415F"/>
    <w:rsid w:val="00754717"/>
    <w:rsid w:val="007551E6"/>
    <w:rsid w:val="00755448"/>
    <w:rsid w:val="00755882"/>
    <w:rsid w:val="00755E64"/>
    <w:rsid w:val="00755F7D"/>
    <w:rsid w:val="00757FE2"/>
    <w:rsid w:val="007602D8"/>
    <w:rsid w:val="00763C16"/>
    <w:rsid w:val="00767D1D"/>
    <w:rsid w:val="00770191"/>
    <w:rsid w:val="00771843"/>
    <w:rsid w:val="007740A5"/>
    <w:rsid w:val="00774411"/>
    <w:rsid w:val="00776652"/>
    <w:rsid w:val="0077729F"/>
    <w:rsid w:val="00780109"/>
    <w:rsid w:val="00780EC9"/>
    <w:rsid w:val="00781C42"/>
    <w:rsid w:val="00784052"/>
    <w:rsid w:val="0078528E"/>
    <w:rsid w:val="007852BC"/>
    <w:rsid w:val="00785A30"/>
    <w:rsid w:val="0078663A"/>
    <w:rsid w:val="00787363"/>
    <w:rsid w:val="007907E2"/>
    <w:rsid w:val="007920ED"/>
    <w:rsid w:val="00792A7A"/>
    <w:rsid w:val="00792C98"/>
    <w:rsid w:val="00792E1D"/>
    <w:rsid w:val="00794056"/>
    <w:rsid w:val="00794F20"/>
    <w:rsid w:val="007A00FF"/>
    <w:rsid w:val="007A2932"/>
    <w:rsid w:val="007A4928"/>
    <w:rsid w:val="007A5101"/>
    <w:rsid w:val="007A54DA"/>
    <w:rsid w:val="007A55CB"/>
    <w:rsid w:val="007A59F6"/>
    <w:rsid w:val="007A60F2"/>
    <w:rsid w:val="007B0C87"/>
    <w:rsid w:val="007B0E64"/>
    <w:rsid w:val="007B1C23"/>
    <w:rsid w:val="007B2A1A"/>
    <w:rsid w:val="007B39FC"/>
    <w:rsid w:val="007B5262"/>
    <w:rsid w:val="007B755E"/>
    <w:rsid w:val="007C1C7D"/>
    <w:rsid w:val="007C26E5"/>
    <w:rsid w:val="007C4ACC"/>
    <w:rsid w:val="007D0BD6"/>
    <w:rsid w:val="007D0E77"/>
    <w:rsid w:val="007D15E5"/>
    <w:rsid w:val="007D1800"/>
    <w:rsid w:val="007D4917"/>
    <w:rsid w:val="007D56ED"/>
    <w:rsid w:val="007D57D6"/>
    <w:rsid w:val="007D5A18"/>
    <w:rsid w:val="007E0B98"/>
    <w:rsid w:val="007E54BC"/>
    <w:rsid w:val="007E552F"/>
    <w:rsid w:val="007E5780"/>
    <w:rsid w:val="007E64AC"/>
    <w:rsid w:val="007E6699"/>
    <w:rsid w:val="007E6BEE"/>
    <w:rsid w:val="007E714F"/>
    <w:rsid w:val="007F2C99"/>
    <w:rsid w:val="007F3155"/>
    <w:rsid w:val="007F494E"/>
    <w:rsid w:val="007F5270"/>
    <w:rsid w:val="007F6803"/>
    <w:rsid w:val="007F7742"/>
    <w:rsid w:val="007F79D5"/>
    <w:rsid w:val="008011DA"/>
    <w:rsid w:val="008022D0"/>
    <w:rsid w:val="0080418B"/>
    <w:rsid w:val="008050C1"/>
    <w:rsid w:val="0080702E"/>
    <w:rsid w:val="00811208"/>
    <w:rsid w:val="008118F1"/>
    <w:rsid w:val="00812C7C"/>
    <w:rsid w:val="008148A1"/>
    <w:rsid w:val="00814A35"/>
    <w:rsid w:val="00816F63"/>
    <w:rsid w:val="00817083"/>
    <w:rsid w:val="00817878"/>
    <w:rsid w:val="00817D46"/>
    <w:rsid w:val="00823679"/>
    <w:rsid w:val="00826657"/>
    <w:rsid w:val="00830300"/>
    <w:rsid w:val="00830F8C"/>
    <w:rsid w:val="0083255D"/>
    <w:rsid w:val="008366C4"/>
    <w:rsid w:val="00836B6F"/>
    <w:rsid w:val="00836E11"/>
    <w:rsid w:val="00837935"/>
    <w:rsid w:val="008409DD"/>
    <w:rsid w:val="00842F3E"/>
    <w:rsid w:val="00845A0B"/>
    <w:rsid w:val="00845B69"/>
    <w:rsid w:val="00846CED"/>
    <w:rsid w:val="00847E75"/>
    <w:rsid w:val="0085084E"/>
    <w:rsid w:val="00850CC0"/>
    <w:rsid w:val="00852358"/>
    <w:rsid w:val="00854159"/>
    <w:rsid w:val="0085604E"/>
    <w:rsid w:val="00860F59"/>
    <w:rsid w:val="00862552"/>
    <w:rsid w:val="0086342F"/>
    <w:rsid w:val="0086414E"/>
    <w:rsid w:val="008660DA"/>
    <w:rsid w:val="008719B1"/>
    <w:rsid w:val="00872BA4"/>
    <w:rsid w:val="00872C39"/>
    <w:rsid w:val="00873F24"/>
    <w:rsid w:val="00874BA6"/>
    <w:rsid w:val="008755A1"/>
    <w:rsid w:val="00876829"/>
    <w:rsid w:val="00877B17"/>
    <w:rsid w:val="00877BE2"/>
    <w:rsid w:val="00881D8E"/>
    <w:rsid w:val="00882960"/>
    <w:rsid w:val="00884C62"/>
    <w:rsid w:val="00885188"/>
    <w:rsid w:val="00887580"/>
    <w:rsid w:val="0089256E"/>
    <w:rsid w:val="00892B67"/>
    <w:rsid w:val="00893AAA"/>
    <w:rsid w:val="0089446C"/>
    <w:rsid w:val="0089460A"/>
    <w:rsid w:val="00894875"/>
    <w:rsid w:val="00896A6B"/>
    <w:rsid w:val="00896F45"/>
    <w:rsid w:val="008A2097"/>
    <w:rsid w:val="008A3CAF"/>
    <w:rsid w:val="008A41B0"/>
    <w:rsid w:val="008A44FA"/>
    <w:rsid w:val="008A487D"/>
    <w:rsid w:val="008A757F"/>
    <w:rsid w:val="008A7EC6"/>
    <w:rsid w:val="008B0EAD"/>
    <w:rsid w:val="008B20B0"/>
    <w:rsid w:val="008B2C24"/>
    <w:rsid w:val="008B408E"/>
    <w:rsid w:val="008B6C73"/>
    <w:rsid w:val="008C23E9"/>
    <w:rsid w:val="008C2599"/>
    <w:rsid w:val="008C3CD2"/>
    <w:rsid w:val="008C41BD"/>
    <w:rsid w:val="008C607E"/>
    <w:rsid w:val="008C6CAC"/>
    <w:rsid w:val="008C6F3D"/>
    <w:rsid w:val="008D0B50"/>
    <w:rsid w:val="008D1D7B"/>
    <w:rsid w:val="008E0295"/>
    <w:rsid w:val="008E1A6A"/>
    <w:rsid w:val="008E27BA"/>
    <w:rsid w:val="008E30F6"/>
    <w:rsid w:val="008E32E4"/>
    <w:rsid w:val="008E331F"/>
    <w:rsid w:val="008F02EB"/>
    <w:rsid w:val="008F0C15"/>
    <w:rsid w:val="008F1B0B"/>
    <w:rsid w:val="008F2370"/>
    <w:rsid w:val="008F2DCA"/>
    <w:rsid w:val="008F4CDF"/>
    <w:rsid w:val="00903E21"/>
    <w:rsid w:val="00904BDB"/>
    <w:rsid w:val="00904F1B"/>
    <w:rsid w:val="009069F9"/>
    <w:rsid w:val="00906A9D"/>
    <w:rsid w:val="00906D0A"/>
    <w:rsid w:val="009100ED"/>
    <w:rsid w:val="00911DDE"/>
    <w:rsid w:val="00912756"/>
    <w:rsid w:val="00916676"/>
    <w:rsid w:val="0091668E"/>
    <w:rsid w:val="00916E97"/>
    <w:rsid w:val="009179F7"/>
    <w:rsid w:val="00917C8D"/>
    <w:rsid w:val="009204F7"/>
    <w:rsid w:val="00922734"/>
    <w:rsid w:val="00923F9B"/>
    <w:rsid w:val="00924021"/>
    <w:rsid w:val="00934E43"/>
    <w:rsid w:val="00937C94"/>
    <w:rsid w:val="0094037E"/>
    <w:rsid w:val="009405EA"/>
    <w:rsid w:val="00941659"/>
    <w:rsid w:val="00941921"/>
    <w:rsid w:val="009431E1"/>
    <w:rsid w:val="00943309"/>
    <w:rsid w:val="009436E5"/>
    <w:rsid w:val="00944CA8"/>
    <w:rsid w:val="00945094"/>
    <w:rsid w:val="00946631"/>
    <w:rsid w:val="00946B35"/>
    <w:rsid w:val="0094703A"/>
    <w:rsid w:val="00947BEE"/>
    <w:rsid w:val="00950AD7"/>
    <w:rsid w:val="009548CB"/>
    <w:rsid w:val="00955A0F"/>
    <w:rsid w:val="00956026"/>
    <w:rsid w:val="009572EE"/>
    <w:rsid w:val="00960B89"/>
    <w:rsid w:val="00960D47"/>
    <w:rsid w:val="00961814"/>
    <w:rsid w:val="0096232C"/>
    <w:rsid w:val="00962491"/>
    <w:rsid w:val="009649D4"/>
    <w:rsid w:val="009658BD"/>
    <w:rsid w:val="00965FFF"/>
    <w:rsid w:val="00966289"/>
    <w:rsid w:val="00967306"/>
    <w:rsid w:val="009722B5"/>
    <w:rsid w:val="00973A4E"/>
    <w:rsid w:val="0097414D"/>
    <w:rsid w:val="00976A58"/>
    <w:rsid w:val="009807A6"/>
    <w:rsid w:val="00980894"/>
    <w:rsid w:val="00982E0C"/>
    <w:rsid w:val="00982F00"/>
    <w:rsid w:val="0098344B"/>
    <w:rsid w:val="009836B7"/>
    <w:rsid w:val="00984A39"/>
    <w:rsid w:val="00987613"/>
    <w:rsid w:val="0099093F"/>
    <w:rsid w:val="00993FF1"/>
    <w:rsid w:val="00994DCA"/>
    <w:rsid w:val="00997252"/>
    <w:rsid w:val="00997A26"/>
    <w:rsid w:val="00997E54"/>
    <w:rsid w:val="00997EED"/>
    <w:rsid w:val="009A07E9"/>
    <w:rsid w:val="009A108A"/>
    <w:rsid w:val="009A3AC1"/>
    <w:rsid w:val="009A5796"/>
    <w:rsid w:val="009A6EEA"/>
    <w:rsid w:val="009B2E70"/>
    <w:rsid w:val="009B4F25"/>
    <w:rsid w:val="009B5847"/>
    <w:rsid w:val="009B6A56"/>
    <w:rsid w:val="009B7893"/>
    <w:rsid w:val="009C0CD8"/>
    <w:rsid w:val="009C5FE1"/>
    <w:rsid w:val="009D16A0"/>
    <w:rsid w:val="009D23B9"/>
    <w:rsid w:val="009D24AB"/>
    <w:rsid w:val="009D2637"/>
    <w:rsid w:val="009D36AE"/>
    <w:rsid w:val="009D457C"/>
    <w:rsid w:val="009D4CC7"/>
    <w:rsid w:val="009D4DCE"/>
    <w:rsid w:val="009D5A86"/>
    <w:rsid w:val="009D5EC8"/>
    <w:rsid w:val="009D686F"/>
    <w:rsid w:val="009D6A54"/>
    <w:rsid w:val="009D7553"/>
    <w:rsid w:val="009E019F"/>
    <w:rsid w:val="009E0732"/>
    <w:rsid w:val="009E0C72"/>
    <w:rsid w:val="009E1E64"/>
    <w:rsid w:val="009E5EB4"/>
    <w:rsid w:val="009E6F20"/>
    <w:rsid w:val="009F094A"/>
    <w:rsid w:val="009F39B6"/>
    <w:rsid w:val="009F420C"/>
    <w:rsid w:val="009F5544"/>
    <w:rsid w:val="009F6317"/>
    <w:rsid w:val="00A006B9"/>
    <w:rsid w:val="00A039CE"/>
    <w:rsid w:val="00A03C6C"/>
    <w:rsid w:val="00A05643"/>
    <w:rsid w:val="00A071CE"/>
    <w:rsid w:val="00A12119"/>
    <w:rsid w:val="00A12583"/>
    <w:rsid w:val="00A13966"/>
    <w:rsid w:val="00A14183"/>
    <w:rsid w:val="00A15390"/>
    <w:rsid w:val="00A17344"/>
    <w:rsid w:val="00A176FB"/>
    <w:rsid w:val="00A277C9"/>
    <w:rsid w:val="00A3144F"/>
    <w:rsid w:val="00A31D5C"/>
    <w:rsid w:val="00A3430B"/>
    <w:rsid w:val="00A34782"/>
    <w:rsid w:val="00A35655"/>
    <w:rsid w:val="00A35E90"/>
    <w:rsid w:val="00A40579"/>
    <w:rsid w:val="00A409A0"/>
    <w:rsid w:val="00A40DA7"/>
    <w:rsid w:val="00A41292"/>
    <w:rsid w:val="00A43EC7"/>
    <w:rsid w:val="00A462EC"/>
    <w:rsid w:val="00A4649F"/>
    <w:rsid w:val="00A47E09"/>
    <w:rsid w:val="00A51BB1"/>
    <w:rsid w:val="00A53579"/>
    <w:rsid w:val="00A53BD7"/>
    <w:rsid w:val="00A54324"/>
    <w:rsid w:val="00A54B01"/>
    <w:rsid w:val="00A61890"/>
    <w:rsid w:val="00A61E29"/>
    <w:rsid w:val="00A665B7"/>
    <w:rsid w:val="00A71610"/>
    <w:rsid w:val="00A74B1C"/>
    <w:rsid w:val="00A76166"/>
    <w:rsid w:val="00A76CE5"/>
    <w:rsid w:val="00A808B5"/>
    <w:rsid w:val="00A813D6"/>
    <w:rsid w:val="00A816E6"/>
    <w:rsid w:val="00A823A2"/>
    <w:rsid w:val="00A828B8"/>
    <w:rsid w:val="00A82D47"/>
    <w:rsid w:val="00A85570"/>
    <w:rsid w:val="00A90783"/>
    <w:rsid w:val="00A915A7"/>
    <w:rsid w:val="00A91A8B"/>
    <w:rsid w:val="00A91F73"/>
    <w:rsid w:val="00A935AF"/>
    <w:rsid w:val="00A936CF"/>
    <w:rsid w:val="00A93DE1"/>
    <w:rsid w:val="00A969C0"/>
    <w:rsid w:val="00AA0041"/>
    <w:rsid w:val="00AA096B"/>
    <w:rsid w:val="00AA7274"/>
    <w:rsid w:val="00AB20A5"/>
    <w:rsid w:val="00AB2C8B"/>
    <w:rsid w:val="00AB3E9B"/>
    <w:rsid w:val="00AB5E6C"/>
    <w:rsid w:val="00AB77E9"/>
    <w:rsid w:val="00AC07E5"/>
    <w:rsid w:val="00AC1E2B"/>
    <w:rsid w:val="00AC25C4"/>
    <w:rsid w:val="00AC4468"/>
    <w:rsid w:val="00AC47B9"/>
    <w:rsid w:val="00AC4A33"/>
    <w:rsid w:val="00AC5AA1"/>
    <w:rsid w:val="00AC6D6C"/>
    <w:rsid w:val="00AD265A"/>
    <w:rsid w:val="00AD33E7"/>
    <w:rsid w:val="00AD481D"/>
    <w:rsid w:val="00AD4999"/>
    <w:rsid w:val="00AD6E22"/>
    <w:rsid w:val="00AE1877"/>
    <w:rsid w:val="00AE261E"/>
    <w:rsid w:val="00AE4761"/>
    <w:rsid w:val="00AE6210"/>
    <w:rsid w:val="00AF4F6E"/>
    <w:rsid w:val="00AF666B"/>
    <w:rsid w:val="00B0218B"/>
    <w:rsid w:val="00B03807"/>
    <w:rsid w:val="00B051F8"/>
    <w:rsid w:val="00B05DB8"/>
    <w:rsid w:val="00B06716"/>
    <w:rsid w:val="00B06A36"/>
    <w:rsid w:val="00B1041A"/>
    <w:rsid w:val="00B113BE"/>
    <w:rsid w:val="00B1363A"/>
    <w:rsid w:val="00B150D9"/>
    <w:rsid w:val="00B151E4"/>
    <w:rsid w:val="00B15473"/>
    <w:rsid w:val="00B21A80"/>
    <w:rsid w:val="00B220C3"/>
    <w:rsid w:val="00B30159"/>
    <w:rsid w:val="00B3076C"/>
    <w:rsid w:val="00B32DC0"/>
    <w:rsid w:val="00B32E34"/>
    <w:rsid w:val="00B349F9"/>
    <w:rsid w:val="00B34F08"/>
    <w:rsid w:val="00B35EB2"/>
    <w:rsid w:val="00B36EEF"/>
    <w:rsid w:val="00B408AA"/>
    <w:rsid w:val="00B4499A"/>
    <w:rsid w:val="00B4501F"/>
    <w:rsid w:val="00B4507C"/>
    <w:rsid w:val="00B453B3"/>
    <w:rsid w:val="00B4564C"/>
    <w:rsid w:val="00B459C1"/>
    <w:rsid w:val="00B45A65"/>
    <w:rsid w:val="00B47C3D"/>
    <w:rsid w:val="00B5027E"/>
    <w:rsid w:val="00B511E6"/>
    <w:rsid w:val="00B51894"/>
    <w:rsid w:val="00B519FF"/>
    <w:rsid w:val="00B520BB"/>
    <w:rsid w:val="00B54D08"/>
    <w:rsid w:val="00B55F88"/>
    <w:rsid w:val="00B56DEB"/>
    <w:rsid w:val="00B57421"/>
    <w:rsid w:val="00B605C3"/>
    <w:rsid w:val="00B6159E"/>
    <w:rsid w:val="00B63F2C"/>
    <w:rsid w:val="00B6735B"/>
    <w:rsid w:val="00B752D6"/>
    <w:rsid w:val="00B75EB7"/>
    <w:rsid w:val="00B80C95"/>
    <w:rsid w:val="00B81092"/>
    <w:rsid w:val="00B832AB"/>
    <w:rsid w:val="00B8516D"/>
    <w:rsid w:val="00B95788"/>
    <w:rsid w:val="00B95C12"/>
    <w:rsid w:val="00B9754D"/>
    <w:rsid w:val="00B97790"/>
    <w:rsid w:val="00BA11B6"/>
    <w:rsid w:val="00BA26C2"/>
    <w:rsid w:val="00BA3156"/>
    <w:rsid w:val="00BA7E27"/>
    <w:rsid w:val="00BB1BB4"/>
    <w:rsid w:val="00BB3658"/>
    <w:rsid w:val="00BB54C9"/>
    <w:rsid w:val="00BB6EAB"/>
    <w:rsid w:val="00BB7635"/>
    <w:rsid w:val="00BC3397"/>
    <w:rsid w:val="00BC33BC"/>
    <w:rsid w:val="00BC3E52"/>
    <w:rsid w:val="00BD06B9"/>
    <w:rsid w:val="00BD3CAD"/>
    <w:rsid w:val="00BD476E"/>
    <w:rsid w:val="00BD4F20"/>
    <w:rsid w:val="00BE1753"/>
    <w:rsid w:val="00BE34B6"/>
    <w:rsid w:val="00BE5A0A"/>
    <w:rsid w:val="00BE5B4F"/>
    <w:rsid w:val="00BE5F4A"/>
    <w:rsid w:val="00BE65B8"/>
    <w:rsid w:val="00BE712C"/>
    <w:rsid w:val="00BF1032"/>
    <w:rsid w:val="00BF120C"/>
    <w:rsid w:val="00C00880"/>
    <w:rsid w:val="00C00D23"/>
    <w:rsid w:val="00C027BE"/>
    <w:rsid w:val="00C06303"/>
    <w:rsid w:val="00C065E8"/>
    <w:rsid w:val="00C06E85"/>
    <w:rsid w:val="00C07267"/>
    <w:rsid w:val="00C07EE4"/>
    <w:rsid w:val="00C13F79"/>
    <w:rsid w:val="00C17D77"/>
    <w:rsid w:val="00C203C2"/>
    <w:rsid w:val="00C213DD"/>
    <w:rsid w:val="00C23936"/>
    <w:rsid w:val="00C25382"/>
    <w:rsid w:val="00C26E6C"/>
    <w:rsid w:val="00C27BAD"/>
    <w:rsid w:val="00C306AF"/>
    <w:rsid w:val="00C30820"/>
    <w:rsid w:val="00C31A22"/>
    <w:rsid w:val="00C3256A"/>
    <w:rsid w:val="00C32715"/>
    <w:rsid w:val="00C347C4"/>
    <w:rsid w:val="00C369EA"/>
    <w:rsid w:val="00C37808"/>
    <w:rsid w:val="00C37AF2"/>
    <w:rsid w:val="00C40B52"/>
    <w:rsid w:val="00C42D32"/>
    <w:rsid w:val="00C42E26"/>
    <w:rsid w:val="00C45108"/>
    <w:rsid w:val="00C454D5"/>
    <w:rsid w:val="00C46BFE"/>
    <w:rsid w:val="00C477CF"/>
    <w:rsid w:val="00C508D8"/>
    <w:rsid w:val="00C514B0"/>
    <w:rsid w:val="00C54A79"/>
    <w:rsid w:val="00C54F70"/>
    <w:rsid w:val="00C5544B"/>
    <w:rsid w:val="00C55CB3"/>
    <w:rsid w:val="00C56A08"/>
    <w:rsid w:val="00C57052"/>
    <w:rsid w:val="00C60209"/>
    <w:rsid w:val="00C60B6D"/>
    <w:rsid w:val="00C61255"/>
    <w:rsid w:val="00C626A9"/>
    <w:rsid w:val="00C661ED"/>
    <w:rsid w:val="00C704C2"/>
    <w:rsid w:val="00C74B5F"/>
    <w:rsid w:val="00C7667D"/>
    <w:rsid w:val="00C82BAF"/>
    <w:rsid w:val="00C8536D"/>
    <w:rsid w:val="00C87478"/>
    <w:rsid w:val="00C918C2"/>
    <w:rsid w:val="00C9587B"/>
    <w:rsid w:val="00CA0DD6"/>
    <w:rsid w:val="00CA1E25"/>
    <w:rsid w:val="00CA3DB6"/>
    <w:rsid w:val="00CA7635"/>
    <w:rsid w:val="00CB350E"/>
    <w:rsid w:val="00CB372C"/>
    <w:rsid w:val="00CB4B96"/>
    <w:rsid w:val="00CB763E"/>
    <w:rsid w:val="00CC0151"/>
    <w:rsid w:val="00CC0DA6"/>
    <w:rsid w:val="00CC21E3"/>
    <w:rsid w:val="00CC34C8"/>
    <w:rsid w:val="00CC4DA9"/>
    <w:rsid w:val="00CC5A58"/>
    <w:rsid w:val="00CC7464"/>
    <w:rsid w:val="00CC7602"/>
    <w:rsid w:val="00CD0F54"/>
    <w:rsid w:val="00CD2418"/>
    <w:rsid w:val="00CD260A"/>
    <w:rsid w:val="00CD5745"/>
    <w:rsid w:val="00CD717A"/>
    <w:rsid w:val="00CD78C0"/>
    <w:rsid w:val="00CE268E"/>
    <w:rsid w:val="00CE2706"/>
    <w:rsid w:val="00CE274F"/>
    <w:rsid w:val="00CE31F4"/>
    <w:rsid w:val="00CE40EA"/>
    <w:rsid w:val="00CE52E4"/>
    <w:rsid w:val="00CE76DE"/>
    <w:rsid w:val="00CF1261"/>
    <w:rsid w:val="00CF2066"/>
    <w:rsid w:val="00CF31E9"/>
    <w:rsid w:val="00CF401C"/>
    <w:rsid w:val="00CF4639"/>
    <w:rsid w:val="00CF5783"/>
    <w:rsid w:val="00CF7046"/>
    <w:rsid w:val="00CF7621"/>
    <w:rsid w:val="00CF7755"/>
    <w:rsid w:val="00D00789"/>
    <w:rsid w:val="00D01789"/>
    <w:rsid w:val="00D025E5"/>
    <w:rsid w:val="00D02F67"/>
    <w:rsid w:val="00D03539"/>
    <w:rsid w:val="00D03728"/>
    <w:rsid w:val="00D04467"/>
    <w:rsid w:val="00D046FD"/>
    <w:rsid w:val="00D054EF"/>
    <w:rsid w:val="00D05CD4"/>
    <w:rsid w:val="00D06196"/>
    <w:rsid w:val="00D06586"/>
    <w:rsid w:val="00D07221"/>
    <w:rsid w:val="00D07E54"/>
    <w:rsid w:val="00D106C9"/>
    <w:rsid w:val="00D13672"/>
    <w:rsid w:val="00D14C71"/>
    <w:rsid w:val="00D16B0D"/>
    <w:rsid w:val="00D179B4"/>
    <w:rsid w:val="00D213ED"/>
    <w:rsid w:val="00D22061"/>
    <w:rsid w:val="00D22213"/>
    <w:rsid w:val="00D22AE2"/>
    <w:rsid w:val="00D23512"/>
    <w:rsid w:val="00D26C48"/>
    <w:rsid w:val="00D26E0A"/>
    <w:rsid w:val="00D27AEB"/>
    <w:rsid w:val="00D3024F"/>
    <w:rsid w:val="00D32F28"/>
    <w:rsid w:val="00D33001"/>
    <w:rsid w:val="00D34FC1"/>
    <w:rsid w:val="00D374BC"/>
    <w:rsid w:val="00D40363"/>
    <w:rsid w:val="00D42B0C"/>
    <w:rsid w:val="00D45C45"/>
    <w:rsid w:val="00D471E8"/>
    <w:rsid w:val="00D5097B"/>
    <w:rsid w:val="00D526DC"/>
    <w:rsid w:val="00D55268"/>
    <w:rsid w:val="00D5540C"/>
    <w:rsid w:val="00D57101"/>
    <w:rsid w:val="00D6182F"/>
    <w:rsid w:val="00D61964"/>
    <w:rsid w:val="00D61AC4"/>
    <w:rsid w:val="00D62FA9"/>
    <w:rsid w:val="00D6308B"/>
    <w:rsid w:val="00D63B14"/>
    <w:rsid w:val="00D650B4"/>
    <w:rsid w:val="00D658EB"/>
    <w:rsid w:val="00D73951"/>
    <w:rsid w:val="00D748B8"/>
    <w:rsid w:val="00D80404"/>
    <w:rsid w:val="00D82ABC"/>
    <w:rsid w:val="00D830D0"/>
    <w:rsid w:val="00D8370C"/>
    <w:rsid w:val="00D855CD"/>
    <w:rsid w:val="00D96785"/>
    <w:rsid w:val="00DA072F"/>
    <w:rsid w:val="00DA3452"/>
    <w:rsid w:val="00DA570E"/>
    <w:rsid w:val="00DA6734"/>
    <w:rsid w:val="00DB29AA"/>
    <w:rsid w:val="00DB6448"/>
    <w:rsid w:val="00DB780A"/>
    <w:rsid w:val="00DC2163"/>
    <w:rsid w:val="00DC4FCF"/>
    <w:rsid w:val="00DC7104"/>
    <w:rsid w:val="00DD27D9"/>
    <w:rsid w:val="00DD70B4"/>
    <w:rsid w:val="00DD776D"/>
    <w:rsid w:val="00DD7D0A"/>
    <w:rsid w:val="00DE174F"/>
    <w:rsid w:val="00DE52FC"/>
    <w:rsid w:val="00DE7096"/>
    <w:rsid w:val="00DE79C2"/>
    <w:rsid w:val="00DE7D61"/>
    <w:rsid w:val="00DF1F92"/>
    <w:rsid w:val="00DF4C29"/>
    <w:rsid w:val="00DF5ABF"/>
    <w:rsid w:val="00DF6B35"/>
    <w:rsid w:val="00E0385D"/>
    <w:rsid w:val="00E04320"/>
    <w:rsid w:val="00E04846"/>
    <w:rsid w:val="00E04C2C"/>
    <w:rsid w:val="00E06642"/>
    <w:rsid w:val="00E076C2"/>
    <w:rsid w:val="00E1078E"/>
    <w:rsid w:val="00E110DB"/>
    <w:rsid w:val="00E1743F"/>
    <w:rsid w:val="00E20890"/>
    <w:rsid w:val="00E2226A"/>
    <w:rsid w:val="00E22523"/>
    <w:rsid w:val="00E226DE"/>
    <w:rsid w:val="00E22F46"/>
    <w:rsid w:val="00E2322B"/>
    <w:rsid w:val="00E2329E"/>
    <w:rsid w:val="00E238C4"/>
    <w:rsid w:val="00E24DE3"/>
    <w:rsid w:val="00E25332"/>
    <w:rsid w:val="00E25732"/>
    <w:rsid w:val="00E25B21"/>
    <w:rsid w:val="00E265EF"/>
    <w:rsid w:val="00E31A30"/>
    <w:rsid w:val="00E31F7A"/>
    <w:rsid w:val="00E421CF"/>
    <w:rsid w:val="00E429AA"/>
    <w:rsid w:val="00E42EBE"/>
    <w:rsid w:val="00E42FD1"/>
    <w:rsid w:val="00E46BF2"/>
    <w:rsid w:val="00E50D9E"/>
    <w:rsid w:val="00E51AB9"/>
    <w:rsid w:val="00E5212B"/>
    <w:rsid w:val="00E52648"/>
    <w:rsid w:val="00E533AD"/>
    <w:rsid w:val="00E538AD"/>
    <w:rsid w:val="00E548E9"/>
    <w:rsid w:val="00E54AE1"/>
    <w:rsid w:val="00E54ECB"/>
    <w:rsid w:val="00E5614E"/>
    <w:rsid w:val="00E56881"/>
    <w:rsid w:val="00E61384"/>
    <w:rsid w:val="00E614CA"/>
    <w:rsid w:val="00E621DA"/>
    <w:rsid w:val="00E62990"/>
    <w:rsid w:val="00E62D18"/>
    <w:rsid w:val="00E6358C"/>
    <w:rsid w:val="00E63A4C"/>
    <w:rsid w:val="00E63F66"/>
    <w:rsid w:val="00E66AE2"/>
    <w:rsid w:val="00E66C9E"/>
    <w:rsid w:val="00E67CA4"/>
    <w:rsid w:val="00E700D9"/>
    <w:rsid w:val="00E70851"/>
    <w:rsid w:val="00E76E25"/>
    <w:rsid w:val="00E77AE9"/>
    <w:rsid w:val="00E81240"/>
    <w:rsid w:val="00E81FF9"/>
    <w:rsid w:val="00E841BC"/>
    <w:rsid w:val="00E84704"/>
    <w:rsid w:val="00E84CA8"/>
    <w:rsid w:val="00E85C18"/>
    <w:rsid w:val="00E873BD"/>
    <w:rsid w:val="00E87D1D"/>
    <w:rsid w:val="00E87FEC"/>
    <w:rsid w:val="00E928F6"/>
    <w:rsid w:val="00E936E2"/>
    <w:rsid w:val="00E9385B"/>
    <w:rsid w:val="00E93EBB"/>
    <w:rsid w:val="00E9561B"/>
    <w:rsid w:val="00E97F91"/>
    <w:rsid w:val="00EA0791"/>
    <w:rsid w:val="00EA18A7"/>
    <w:rsid w:val="00EA36F8"/>
    <w:rsid w:val="00EA3F59"/>
    <w:rsid w:val="00EA447C"/>
    <w:rsid w:val="00EA7CCC"/>
    <w:rsid w:val="00EB00CF"/>
    <w:rsid w:val="00EB0498"/>
    <w:rsid w:val="00EB0B5B"/>
    <w:rsid w:val="00EB0D59"/>
    <w:rsid w:val="00EB2D87"/>
    <w:rsid w:val="00EB55C7"/>
    <w:rsid w:val="00EB5767"/>
    <w:rsid w:val="00EB5E71"/>
    <w:rsid w:val="00EB6147"/>
    <w:rsid w:val="00EB770A"/>
    <w:rsid w:val="00EC02AE"/>
    <w:rsid w:val="00EC08FE"/>
    <w:rsid w:val="00EC1729"/>
    <w:rsid w:val="00EC37DE"/>
    <w:rsid w:val="00EC4A7D"/>
    <w:rsid w:val="00EC4ABF"/>
    <w:rsid w:val="00EC66A9"/>
    <w:rsid w:val="00EC68A5"/>
    <w:rsid w:val="00EC6CF6"/>
    <w:rsid w:val="00EC779D"/>
    <w:rsid w:val="00ED0E6B"/>
    <w:rsid w:val="00ED11D2"/>
    <w:rsid w:val="00ED354D"/>
    <w:rsid w:val="00ED3F46"/>
    <w:rsid w:val="00ED5A42"/>
    <w:rsid w:val="00ED655D"/>
    <w:rsid w:val="00EE2B41"/>
    <w:rsid w:val="00EE397C"/>
    <w:rsid w:val="00EE7A3E"/>
    <w:rsid w:val="00EF0016"/>
    <w:rsid w:val="00EF0385"/>
    <w:rsid w:val="00EF32BF"/>
    <w:rsid w:val="00EF3F89"/>
    <w:rsid w:val="00EF528D"/>
    <w:rsid w:val="00EF61B4"/>
    <w:rsid w:val="00EF7D5D"/>
    <w:rsid w:val="00F016F5"/>
    <w:rsid w:val="00F022BF"/>
    <w:rsid w:val="00F05C7E"/>
    <w:rsid w:val="00F06197"/>
    <w:rsid w:val="00F06980"/>
    <w:rsid w:val="00F06FB5"/>
    <w:rsid w:val="00F13F0F"/>
    <w:rsid w:val="00F177B3"/>
    <w:rsid w:val="00F21ABA"/>
    <w:rsid w:val="00F222DA"/>
    <w:rsid w:val="00F24933"/>
    <w:rsid w:val="00F27672"/>
    <w:rsid w:val="00F30651"/>
    <w:rsid w:val="00F30FDE"/>
    <w:rsid w:val="00F31F31"/>
    <w:rsid w:val="00F3264D"/>
    <w:rsid w:val="00F34EB9"/>
    <w:rsid w:val="00F35C3A"/>
    <w:rsid w:val="00F361C8"/>
    <w:rsid w:val="00F3671A"/>
    <w:rsid w:val="00F36BFE"/>
    <w:rsid w:val="00F374A6"/>
    <w:rsid w:val="00F402A5"/>
    <w:rsid w:val="00F417F8"/>
    <w:rsid w:val="00F430AB"/>
    <w:rsid w:val="00F45F9F"/>
    <w:rsid w:val="00F47EDC"/>
    <w:rsid w:val="00F50227"/>
    <w:rsid w:val="00F50402"/>
    <w:rsid w:val="00F52547"/>
    <w:rsid w:val="00F527C7"/>
    <w:rsid w:val="00F5339F"/>
    <w:rsid w:val="00F537DE"/>
    <w:rsid w:val="00F53B91"/>
    <w:rsid w:val="00F541C2"/>
    <w:rsid w:val="00F551C5"/>
    <w:rsid w:val="00F57052"/>
    <w:rsid w:val="00F5725E"/>
    <w:rsid w:val="00F60249"/>
    <w:rsid w:val="00F6046F"/>
    <w:rsid w:val="00F61130"/>
    <w:rsid w:val="00F64D90"/>
    <w:rsid w:val="00F64FBE"/>
    <w:rsid w:val="00F66DDF"/>
    <w:rsid w:val="00F6775F"/>
    <w:rsid w:val="00F70CBE"/>
    <w:rsid w:val="00F719C8"/>
    <w:rsid w:val="00F72931"/>
    <w:rsid w:val="00F7323E"/>
    <w:rsid w:val="00F732FE"/>
    <w:rsid w:val="00F76204"/>
    <w:rsid w:val="00F770FD"/>
    <w:rsid w:val="00F77A5F"/>
    <w:rsid w:val="00F82387"/>
    <w:rsid w:val="00F8485D"/>
    <w:rsid w:val="00F85AAC"/>
    <w:rsid w:val="00F862A3"/>
    <w:rsid w:val="00F86E94"/>
    <w:rsid w:val="00F8700B"/>
    <w:rsid w:val="00F87F03"/>
    <w:rsid w:val="00F90B66"/>
    <w:rsid w:val="00F90FCE"/>
    <w:rsid w:val="00F92300"/>
    <w:rsid w:val="00F92746"/>
    <w:rsid w:val="00F93FE0"/>
    <w:rsid w:val="00F95228"/>
    <w:rsid w:val="00F959F9"/>
    <w:rsid w:val="00FA09F6"/>
    <w:rsid w:val="00FA2ACB"/>
    <w:rsid w:val="00FA3CEA"/>
    <w:rsid w:val="00FA3D2B"/>
    <w:rsid w:val="00FA59B7"/>
    <w:rsid w:val="00FA59E3"/>
    <w:rsid w:val="00FB477B"/>
    <w:rsid w:val="00FB4AD0"/>
    <w:rsid w:val="00FB5C48"/>
    <w:rsid w:val="00FB619B"/>
    <w:rsid w:val="00FB7BFD"/>
    <w:rsid w:val="00FC5DA4"/>
    <w:rsid w:val="00FC6F5E"/>
    <w:rsid w:val="00FC6FF5"/>
    <w:rsid w:val="00FD0DFD"/>
    <w:rsid w:val="00FD0F50"/>
    <w:rsid w:val="00FD20D3"/>
    <w:rsid w:val="00FD2E4F"/>
    <w:rsid w:val="00FD36B6"/>
    <w:rsid w:val="00FD539A"/>
    <w:rsid w:val="00FD5C38"/>
    <w:rsid w:val="00FD62FB"/>
    <w:rsid w:val="00FD6DD8"/>
    <w:rsid w:val="00FD757C"/>
    <w:rsid w:val="00FE0589"/>
    <w:rsid w:val="00FE0AD7"/>
    <w:rsid w:val="00FE13B8"/>
    <w:rsid w:val="00FE161F"/>
    <w:rsid w:val="00FE192B"/>
    <w:rsid w:val="00FE208C"/>
    <w:rsid w:val="00FE3C88"/>
    <w:rsid w:val="00FE51C1"/>
    <w:rsid w:val="00FF0640"/>
    <w:rsid w:val="00FF4AB1"/>
    <w:rsid w:val="00FF57B7"/>
    <w:rsid w:val="00FF6276"/>
    <w:rsid w:val="015E02CC"/>
    <w:rsid w:val="44E8F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D9BA666"/>
  <w14:defaultImageDpi w14:val="330"/>
  <w15:docId w15:val="{F3B0AE47-7160-49C9-9C95-BE8D0DF3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39" w:unhideWhenUsed="1"/>
    <w:lsdException w:name="index heading" w:semiHidden="1" w:unhideWhenUsed="1"/>
    <w:lsdException w:name="caption" w:semiHidden="1" w:uiPriority="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3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5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6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D7"/>
    <w:pPr>
      <w:spacing w:after="120"/>
    </w:pPr>
    <w:rPr>
      <w:rFonts w:ascii="Franklin Gothic Book" w:eastAsia="Times New Roman" w:hAnsi="Franklin Gothic Book" w:cs="Times New Roman"/>
      <w:color w:val="000000"/>
      <w:sz w:val="20"/>
      <w:szCs w:val="24"/>
    </w:rPr>
  </w:style>
  <w:style w:type="paragraph" w:styleId="Heading1">
    <w:name w:val="heading 1"/>
    <w:next w:val="Normal"/>
    <w:link w:val="Heading1Char"/>
    <w:uiPriority w:val="4"/>
    <w:qFormat/>
    <w:rsid w:val="00965FFF"/>
    <w:pPr>
      <w:keepNext/>
      <w:widowControl w:val="0"/>
      <w:numPr>
        <w:numId w:val="42"/>
      </w:numPr>
      <w:suppressAutoHyphens/>
      <w:autoSpaceDE w:val="0"/>
      <w:autoSpaceDN w:val="0"/>
      <w:adjustRightInd w:val="0"/>
      <w:spacing w:before="240" w:after="280" w:line="440" w:lineRule="atLeast"/>
      <w:textAlignment w:val="center"/>
      <w:outlineLvl w:val="0"/>
    </w:pPr>
    <w:rPr>
      <w:rFonts w:cs="FranklinGothic-Demi"/>
      <w:caps/>
      <w:color w:val="081931"/>
      <w:spacing w:val="20"/>
      <w:sz w:val="44"/>
      <w:szCs w:val="30"/>
    </w:rPr>
  </w:style>
  <w:style w:type="paragraph" w:styleId="Heading2">
    <w:name w:val="heading 2"/>
    <w:basedOn w:val="Heading1"/>
    <w:next w:val="Normal"/>
    <w:link w:val="Heading2Char"/>
    <w:uiPriority w:val="4"/>
    <w:qFormat/>
    <w:rsid w:val="00153350"/>
    <w:pPr>
      <w:numPr>
        <w:ilvl w:val="1"/>
      </w:numPr>
      <w:spacing w:after="120" w:line="340" w:lineRule="atLeast"/>
      <w:outlineLvl w:val="1"/>
    </w:pPr>
    <w:rPr>
      <w:rFonts w:ascii="Franklin Gothic Medium" w:hAnsi="Franklin Gothic Medium"/>
      <w:caps w:val="0"/>
      <w:spacing w:val="0"/>
      <w:sz w:val="32"/>
      <w:szCs w:val="23"/>
    </w:rPr>
  </w:style>
  <w:style w:type="paragraph" w:styleId="Heading3">
    <w:name w:val="heading 3"/>
    <w:basedOn w:val="Heading2"/>
    <w:next w:val="Normal"/>
    <w:link w:val="Heading3Char"/>
    <w:uiPriority w:val="4"/>
    <w:qFormat/>
    <w:rsid w:val="00153350"/>
    <w:pPr>
      <w:numPr>
        <w:ilvl w:val="2"/>
      </w:numPr>
      <w:spacing w:line="280" w:lineRule="atLeast"/>
      <w:outlineLvl w:val="2"/>
    </w:pPr>
    <w:rPr>
      <w:rFonts w:asciiTheme="majorHAnsi" w:hAnsiTheme="majorHAnsi"/>
      <w:color w:val="0052CC" w:themeColor="accent3"/>
      <w:sz w:val="24"/>
    </w:rPr>
  </w:style>
  <w:style w:type="paragraph" w:styleId="Heading4">
    <w:name w:val="heading 4"/>
    <w:basedOn w:val="Heading3"/>
    <w:next w:val="Normal"/>
    <w:link w:val="Heading4Char"/>
    <w:uiPriority w:val="4"/>
    <w:qFormat/>
    <w:rsid w:val="00686BE0"/>
    <w:pPr>
      <w:numPr>
        <w:ilvl w:val="3"/>
      </w:numPr>
      <w:spacing w:before="220"/>
      <w:outlineLvl w:val="3"/>
    </w:pPr>
    <w:rPr>
      <w:color w:val="097538" w:themeColor="accent4"/>
      <w:sz w:val="23"/>
    </w:rPr>
  </w:style>
  <w:style w:type="paragraph" w:styleId="Heading5">
    <w:name w:val="heading 5"/>
    <w:basedOn w:val="Heading4"/>
    <w:next w:val="Normal"/>
    <w:link w:val="Heading5Char"/>
    <w:uiPriority w:val="4"/>
    <w:qFormat/>
    <w:rsid w:val="00686BE0"/>
    <w:pPr>
      <w:numPr>
        <w:ilvl w:val="4"/>
      </w:numPr>
      <w:spacing w:after="60" w:line="260" w:lineRule="atLeast"/>
      <w:outlineLvl w:val="4"/>
    </w:pPr>
    <w:rPr>
      <w:iCs/>
      <w:color w:val="081931"/>
    </w:rPr>
  </w:style>
  <w:style w:type="paragraph" w:styleId="Heading6">
    <w:name w:val="heading 6"/>
    <w:basedOn w:val="Heading5"/>
    <w:next w:val="Normal"/>
    <w:link w:val="Heading6Char"/>
    <w:uiPriority w:val="4"/>
    <w:qFormat/>
    <w:rsid w:val="00686BE0"/>
    <w:pPr>
      <w:numPr>
        <w:ilvl w:val="5"/>
      </w:numPr>
      <w:spacing w:before="240"/>
      <w:outlineLvl w:val="5"/>
    </w:pPr>
    <w:rPr>
      <w:rFonts w:ascii="Franklin Gothic Medium" w:hAnsi="Franklin Gothic Medium" w:cs="FranklinGothic-Book"/>
      <w:color w:val="1B3349" w:themeColor="text2"/>
      <w:sz w:val="22"/>
      <w:szCs w:val="24"/>
    </w:rPr>
  </w:style>
  <w:style w:type="paragraph" w:styleId="Heading7">
    <w:name w:val="heading 7"/>
    <w:basedOn w:val="Heading6"/>
    <w:next w:val="Normal"/>
    <w:link w:val="Heading7Char"/>
    <w:uiPriority w:val="4"/>
    <w:qFormat/>
    <w:rsid w:val="008755A1"/>
    <w:pPr>
      <w:numPr>
        <w:ilvl w:val="6"/>
      </w:numPr>
      <w:spacing w:before="200"/>
      <w:outlineLvl w:val="6"/>
    </w:pPr>
    <w:rPr>
      <w:rFonts w:eastAsia="Times New Roman" w:cs="Times New Roman"/>
      <w:i/>
      <w:iCs w:val="0"/>
    </w:rPr>
  </w:style>
  <w:style w:type="paragraph" w:styleId="Heading8">
    <w:name w:val="heading 8"/>
    <w:basedOn w:val="Heading7"/>
    <w:next w:val="Normal"/>
    <w:link w:val="Heading8Char"/>
    <w:uiPriority w:val="4"/>
    <w:unhideWhenUsed/>
    <w:rsid w:val="008755A1"/>
    <w:pPr>
      <w:keepLines/>
      <w:numPr>
        <w:ilvl w:val="7"/>
      </w:numPr>
      <w:spacing w:before="220"/>
      <w:outlineLvl w:val="7"/>
    </w:pPr>
    <w:rPr>
      <w:rFonts w:asciiTheme="minorHAnsi" w:hAnsiTheme="minorHAnsi"/>
      <w:iCs/>
      <w:color w:val="505050"/>
      <w:szCs w:val="21"/>
    </w:rPr>
  </w:style>
  <w:style w:type="paragraph" w:styleId="Heading9">
    <w:name w:val="heading 9"/>
    <w:basedOn w:val="Heading8"/>
    <w:next w:val="Normal"/>
    <w:link w:val="Heading9Char"/>
    <w:uiPriority w:val="4"/>
    <w:unhideWhenUsed/>
    <w:rsid w:val="0022060B"/>
    <w:pPr>
      <w:numPr>
        <w:ilvl w:val="8"/>
      </w:numPr>
      <w:spacing w:before="120" w:line="276" w:lineRule="auto"/>
      <w:outlineLvl w:val="8"/>
    </w:pPr>
    <w:rPr>
      <w:iCs w:val="0"/>
      <w:color w:val="0052CC" w:themeColor="accent3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6"/>
    <w:semiHidden/>
    <w:unhideWhenUsed/>
    <w:rsid w:val="002B5E37"/>
    <w:pPr>
      <w:spacing w:after="0" w:line="240" w:lineRule="auto"/>
    </w:pPr>
    <w:rPr>
      <w:rFonts w:ascii="Tahoma" w:hAnsi="Tahoma" w:cs="Tahoma"/>
      <w:color w:val="000000" w:themeColor="text1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6"/>
    <w:semiHidden/>
    <w:rsid w:val="002B5E37"/>
    <w:rPr>
      <w:rFonts w:ascii="Tahoma" w:eastAsia="Times New Roman" w:hAnsi="Tahoma" w:cs="Tahoma"/>
      <w:color w:val="000000" w:themeColor="text1"/>
      <w:sz w:val="16"/>
      <w:szCs w:val="16"/>
    </w:rPr>
  </w:style>
  <w:style w:type="paragraph" w:styleId="BodyText">
    <w:name w:val="Body Text"/>
    <w:basedOn w:val="Normal"/>
    <w:link w:val="BodyTextChar"/>
    <w:uiPriority w:val="6"/>
    <w:semiHidden/>
    <w:unhideWhenUsed/>
    <w:rsid w:val="002B5E37"/>
    <w:pPr>
      <w:spacing w:before="120" w:line="240" w:lineRule="auto"/>
    </w:pPr>
    <w:rPr>
      <w:rFonts w:ascii="Arial" w:hAnsi="Arial"/>
      <w:noProof/>
      <w:color w:val="auto"/>
      <w:szCs w:val="22"/>
      <w:lang w:val="fr-FR"/>
    </w:rPr>
  </w:style>
  <w:style w:type="character" w:customStyle="1" w:styleId="BodyTextChar">
    <w:name w:val="Body Text Char"/>
    <w:basedOn w:val="DefaultParagraphFont"/>
    <w:link w:val="BodyText"/>
    <w:uiPriority w:val="6"/>
    <w:semiHidden/>
    <w:rsid w:val="002B5E37"/>
    <w:rPr>
      <w:rFonts w:ascii="Arial" w:eastAsia="Times New Roman" w:hAnsi="Arial" w:cs="Times New Roman"/>
      <w:noProof/>
      <w:sz w:val="20"/>
      <w:lang w:val="fr-FR"/>
    </w:rPr>
  </w:style>
  <w:style w:type="paragraph" w:styleId="ListParagraph">
    <w:name w:val="List Paragraph"/>
    <w:basedOn w:val="ListNumber"/>
    <w:uiPriority w:val="5"/>
    <w:semiHidden/>
    <w:qFormat/>
    <w:rsid w:val="00997252"/>
  </w:style>
  <w:style w:type="paragraph" w:customStyle="1" w:styleId="PageHeaderLevel1">
    <w:name w:val="Page Header Level 1"/>
    <w:basedOn w:val="Normal"/>
    <w:uiPriority w:val="99"/>
    <w:rsid w:val="00071122"/>
    <w:pPr>
      <w:autoSpaceDE w:val="0"/>
      <w:autoSpaceDN w:val="0"/>
      <w:adjustRightInd w:val="0"/>
      <w:spacing w:after="0" w:line="200" w:lineRule="atLeast"/>
      <w:jc w:val="right"/>
      <w:textAlignment w:val="center"/>
    </w:pPr>
    <w:rPr>
      <w:rFonts w:asciiTheme="majorHAnsi" w:eastAsiaTheme="minorEastAsia" w:hAnsiTheme="majorHAnsi" w:cs="Roboto"/>
      <w:color w:val="515151"/>
      <w:sz w:val="16"/>
      <w:szCs w:val="16"/>
    </w:rPr>
  </w:style>
  <w:style w:type="paragraph" w:customStyle="1" w:styleId="PageHeaderLevel2">
    <w:name w:val="Page Header Level 2"/>
    <w:basedOn w:val="PageHeaderLevel1"/>
    <w:uiPriority w:val="99"/>
    <w:rsid w:val="00071122"/>
    <w:rPr>
      <w:rFonts w:asciiTheme="minorHAnsi" w:hAnsiTheme="minorHAnsi"/>
    </w:rPr>
  </w:style>
  <w:style w:type="paragraph" w:customStyle="1" w:styleId="SidebarHeading">
    <w:name w:val="Sidebar Heading"/>
    <w:next w:val="SidebarNormal"/>
    <w:link w:val="SidebarHeadingChar"/>
    <w:uiPriority w:val="11"/>
    <w:qFormat/>
    <w:rsid w:val="00997252"/>
    <w:pPr>
      <w:spacing w:before="120" w:after="60" w:line="240" w:lineRule="auto"/>
    </w:pPr>
    <w:rPr>
      <w:rFonts w:ascii="Franklin Gothic Medium Cond" w:eastAsia="Open Sans Condensed Light" w:hAnsi="Franklin Gothic Medium Cond" w:cs="Open Sans Condensed"/>
      <w:caps/>
      <w:color w:val="0052CC" w:themeColor="accent3"/>
      <w:sz w:val="18"/>
      <w:szCs w:val="21"/>
    </w:rPr>
  </w:style>
  <w:style w:type="character" w:customStyle="1" w:styleId="SidebarHeadingChar">
    <w:name w:val="Sidebar Heading Char"/>
    <w:basedOn w:val="DefaultParagraphFont"/>
    <w:link w:val="SidebarHeading"/>
    <w:uiPriority w:val="11"/>
    <w:rsid w:val="00997252"/>
    <w:rPr>
      <w:rFonts w:ascii="Franklin Gothic Medium Cond" w:eastAsia="Open Sans Condensed Light" w:hAnsi="Franklin Gothic Medium Cond" w:cs="Open Sans Condensed"/>
      <w:caps/>
      <w:color w:val="0052CC" w:themeColor="accent3"/>
      <w:sz w:val="18"/>
      <w:szCs w:val="21"/>
    </w:rPr>
  </w:style>
  <w:style w:type="paragraph" w:customStyle="1" w:styleId="CalloutBoxHeading-White">
    <w:name w:val="Callout Box Heading - White"/>
    <w:basedOn w:val="Normal"/>
    <w:next w:val="CalloutBoxNormal-White"/>
    <w:uiPriority w:val="11"/>
    <w:qFormat/>
    <w:rsid w:val="00190298"/>
    <w:pPr>
      <w:suppressAutoHyphens/>
      <w:autoSpaceDE w:val="0"/>
      <w:autoSpaceDN w:val="0"/>
      <w:adjustRightInd w:val="0"/>
      <w:spacing w:before="120" w:after="30" w:line="220" w:lineRule="atLeast"/>
      <w:textAlignment w:val="center"/>
    </w:pPr>
    <w:rPr>
      <w:rFonts w:ascii="Franklin Gothic Demi Cond" w:eastAsiaTheme="minorEastAsia" w:hAnsi="Franklin Gothic Demi Cond" w:cs="Franklin Gothic Demi Cond"/>
      <w:caps/>
      <w:color w:val="FFFFFF" w:themeColor="background1"/>
      <w:spacing w:val="2"/>
      <w:szCs w:val="20"/>
    </w:rPr>
  </w:style>
  <w:style w:type="paragraph" w:customStyle="1" w:styleId="SidebarNormal">
    <w:name w:val="Sidebar Normal"/>
    <w:link w:val="SidebarNormalChar"/>
    <w:uiPriority w:val="11"/>
    <w:qFormat/>
    <w:rsid w:val="00997252"/>
    <w:pPr>
      <w:spacing w:before="40" w:after="180" w:line="240" w:lineRule="auto"/>
      <w:contextualSpacing/>
    </w:pPr>
    <w:rPr>
      <w:rFonts w:ascii="Franklin Gothic Book" w:eastAsia="Times New Roman" w:hAnsi="Franklin Gothic Book" w:cs="Times New Roman"/>
      <w:sz w:val="18"/>
      <w:szCs w:val="20"/>
    </w:rPr>
  </w:style>
  <w:style w:type="character" w:customStyle="1" w:styleId="SidebarNormalChar">
    <w:name w:val="Sidebar Normal Char"/>
    <w:basedOn w:val="DefaultParagraphFont"/>
    <w:link w:val="SidebarNormal"/>
    <w:uiPriority w:val="11"/>
    <w:rsid w:val="00997252"/>
    <w:rPr>
      <w:rFonts w:ascii="Franklin Gothic Book" w:eastAsia="Times New Roman" w:hAnsi="Franklin Gothic Book" w:cs="Times New Roman"/>
      <w:sz w:val="18"/>
      <w:szCs w:val="20"/>
    </w:rPr>
  </w:style>
  <w:style w:type="paragraph" w:customStyle="1" w:styleId="CalloutBoxNormal">
    <w:name w:val="Callout Box Normal"/>
    <w:basedOn w:val="SidebarNormal"/>
    <w:uiPriority w:val="11"/>
    <w:qFormat/>
    <w:rsid w:val="00997252"/>
    <w:pPr>
      <w:spacing w:before="120" w:after="120" w:line="240" w:lineRule="atLeast"/>
      <w:contextualSpacing w:val="0"/>
    </w:pPr>
    <w:rPr>
      <w:color w:val="1B3349" w:themeColor="text2"/>
      <w:sz w:val="20"/>
    </w:rPr>
  </w:style>
  <w:style w:type="paragraph" w:customStyle="1" w:styleId="CalloutBoxNormal-White">
    <w:name w:val="Callout Box Normal - White"/>
    <w:basedOn w:val="CalloutBoxNormal"/>
    <w:uiPriority w:val="11"/>
    <w:qFormat/>
    <w:rsid w:val="00997252"/>
    <w:rPr>
      <w:color w:val="FFFFFF" w:themeColor="background1"/>
    </w:rPr>
  </w:style>
  <w:style w:type="paragraph" w:styleId="Caption">
    <w:name w:val="caption"/>
    <w:basedOn w:val="Normal"/>
    <w:next w:val="Normal"/>
    <w:link w:val="CaptionChar"/>
    <w:uiPriority w:val="5"/>
    <w:qFormat/>
    <w:rsid w:val="00997252"/>
    <w:pPr>
      <w:keepNext/>
      <w:widowControl w:val="0"/>
      <w:pBdr>
        <w:top w:val="single" w:sz="8" w:space="1" w:color="097538" w:themeColor="accent4"/>
      </w:pBdr>
      <w:suppressAutoHyphens/>
      <w:autoSpaceDE w:val="0"/>
      <w:autoSpaceDN w:val="0"/>
      <w:adjustRightInd w:val="0"/>
      <w:spacing w:before="140" w:line="240" w:lineRule="auto"/>
      <w:textAlignment w:val="center"/>
    </w:pPr>
    <w:rPr>
      <w:rFonts w:ascii="Franklin Gothic Demi Cond" w:eastAsiaTheme="minorEastAsia" w:hAnsi="Franklin Gothic Demi Cond" w:cs="FranklinGothic-Book"/>
      <w:caps/>
      <w:noProof/>
      <w:color w:val="1B3349" w:themeColor="text2"/>
      <w:sz w:val="18"/>
      <w:szCs w:val="20"/>
    </w:rPr>
  </w:style>
  <w:style w:type="table" w:styleId="ColorfulList-Accent1">
    <w:name w:val="Colorful List Accent 1"/>
    <w:basedOn w:val="TableNormal"/>
    <w:uiPriority w:val="72"/>
    <w:rsid w:val="002B5E37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cPr>
      <w:shd w:val="clear" w:color="auto" w:fill="DBF4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05D14"/>
      </w:tcPr>
    </w:tblStylePr>
    <w:tblStylePr w:type="lastRow">
      <w:rPr>
        <w:b/>
        <w:bCs/>
        <w:color w:val="C05D1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E4FF"/>
      </w:tcPr>
    </w:tblStylePr>
    <w:tblStylePr w:type="band1Horz">
      <w:tblPr/>
      <w:tcPr>
        <w:shd w:val="clear" w:color="auto" w:fill="B6E9FF"/>
      </w:tcPr>
    </w:tblStylePr>
  </w:style>
  <w:style w:type="character" w:customStyle="1" w:styleId="Heading1Char">
    <w:name w:val="Heading 1 Char"/>
    <w:basedOn w:val="DefaultParagraphFont"/>
    <w:link w:val="Heading1"/>
    <w:uiPriority w:val="4"/>
    <w:rsid w:val="00965FFF"/>
    <w:rPr>
      <w:rFonts w:cs="FranklinGothic-Demi"/>
      <w:caps/>
      <w:color w:val="081931"/>
      <w:spacing w:val="20"/>
      <w:sz w:val="44"/>
      <w:szCs w:val="30"/>
    </w:rPr>
  </w:style>
  <w:style w:type="character" w:customStyle="1" w:styleId="Heading2Char">
    <w:name w:val="Heading 2 Char"/>
    <w:basedOn w:val="DefaultParagraphFont"/>
    <w:link w:val="Heading2"/>
    <w:uiPriority w:val="4"/>
    <w:rsid w:val="00153350"/>
    <w:rPr>
      <w:rFonts w:ascii="Franklin Gothic Medium" w:hAnsi="Franklin Gothic Medium" w:cs="FranklinGothic-Demi"/>
      <w:color w:val="081931"/>
      <w:sz w:val="32"/>
      <w:szCs w:val="23"/>
    </w:rPr>
  </w:style>
  <w:style w:type="character" w:customStyle="1" w:styleId="Heading3Char">
    <w:name w:val="Heading 3 Char"/>
    <w:basedOn w:val="DefaultParagraphFont"/>
    <w:link w:val="Heading3"/>
    <w:uiPriority w:val="4"/>
    <w:rsid w:val="00153350"/>
    <w:rPr>
      <w:rFonts w:asciiTheme="majorHAnsi" w:hAnsiTheme="majorHAnsi" w:cs="FranklinGothic-Demi"/>
      <w:color w:val="0052CC" w:themeColor="accent3"/>
      <w:sz w:val="24"/>
      <w:szCs w:val="23"/>
    </w:rPr>
  </w:style>
  <w:style w:type="character" w:customStyle="1" w:styleId="Heading4Char">
    <w:name w:val="Heading 4 Char"/>
    <w:basedOn w:val="DefaultParagraphFont"/>
    <w:link w:val="Heading4"/>
    <w:uiPriority w:val="4"/>
    <w:rsid w:val="00686BE0"/>
    <w:rPr>
      <w:rFonts w:asciiTheme="majorHAnsi" w:hAnsiTheme="majorHAnsi" w:cs="FranklinGothic-Demi"/>
      <w:color w:val="097538" w:themeColor="accent4"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4"/>
    <w:rsid w:val="00686BE0"/>
    <w:rPr>
      <w:rFonts w:asciiTheme="majorHAnsi" w:hAnsiTheme="majorHAnsi" w:cs="FranklinGothic-Demi"/>
      <w:iCs/>
      <w:color w:val="081931"/>
      <w:sz w:val="23"/>
      <w:szCs w:val="23"/>
    </w:rPr>
  </w:style>
  <w:style w:type="character" w:customStyle="1" w:styleId="Heading6Char">
    <w:name w:val="Heading 6 Char"/>
    <w:basedOn w:val="DefaultParagraphFont"/>
    <w:link w:val="Heading6"/>
    <w:uiPriority w:val="4"/>
    <w:rsid w:val="00686BE0"/>
    <w:rPr>
      <w:rFonts w:ascii="Franklin Gothic Medium" w:hAnsi="Franklin Gothic Medium" w:cs="FranklinGothic-Book"/>
      <w:iCs/>
      <w:color w:val="1B3349" w:themeColor="text2"/>
      <w:szCs w:val="24"/>
    </w:rPr>
  </w:style>
  <w:style w:type="character" w:customStyle="1" w:styleId="Heading7Char">
    <w:name w:val="Heading 7 Char"/>
    <w:basedOn w:val="DefaultParagraphFont"/>
    <w:link w:val="Heading7"/>
    <w:uiPriority w:val="4"/>
    <w:rsid w:val="008755A1"/>
    <w:rPr>
      <w:rFonts w:ascii="Franklin Gothic Medium" w:eastAsia="Times New Roman" w:hAnsi="Franklin Gothic Medium" w:cs="Times New Roman"/>
      <w:i/>
      <w:color w:val="1B3349" w:themeColor="text2"/>
      <w:szCs w:val="24"/>
    </w:rPr>
  </w:style>
  <w:style w:type="table" w:styleId="ColorfulShading-Accent2">
    <w:name w:val="Colorful Shading Accent 2"/>
    <w:basedOn w:val="TableNormal"/>
    <w:uiPriority w:val="71"/>
    <w:rsid w:val="002B5E3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E87722"/>
        <w:left w:val="single" w:sz="4" w:space="0" w:color="E87722"/>
        <w:bottom w:val="single" w:sz="4" w:space="0" w:color="E87722"/>
        <w:right w:val="single" w:sz="4" w:space="0" w:color="E87722"/>
        <w:insideH w:val="single" w:sz="4" w:space="0" w:color="FFFFFF"/>
        <w:insideV w:val="single" w:sz="4" w:space="0" w:color="FFFFFF"/>
      </w:tblBorders>
    </w:tblPr>
    <w:tcPr>
      <w:shd w:val="clear" w:color="auto" w:fill="FCF1E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772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0460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0460F"/>
          <w:insideV w:val="nil"/>
        </w:tcBorders>
        <w:shd w:val="clear" w:color="auto" w:fill="90460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460F"/>
      </w:tcPr>
    </w:tblStylePr>
    <w:tblStylePr w:type="band1Vert">
      <w:tblPr/>
      <w:tcPr>
        <w:shd w:val="clear" w:color="auto" w:fill="F5C8A6"/>
      </w:tcPr>
    </w:tblStylePr>
    <w:tblStylePr w:type="band1Horz">
      <w:tblPr/>
      <w:tcPr>
        <w:shd w:val="clear" w:color="auto" w:fill="F3BA9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basedOn w:val="DefaultParagraphFont"/>
    <w:uiPriority w:val="99"/>
    <w:semiHidden/>
    <w:rsid w:val="002B5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B5E37"/>
    <w:pPr>
      <w:spacing w:after="200" w:line="240" w:lineRule="auto"/>
    </w:pPr>
    <w:rPr>
      <w:rFonts w:ascii="Arial" w:eastAsia="Calibri" w:hAnsi="Arial"/>
      <w:color w:val="717073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E37"/>
    <w:rPr>
      <w:rFonts w:ascii="Arial" w:eastAsia="Calibri" w:hAnsi="Arial" w:cs="Times New Roman"/>
      <w:color w:val="71707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"/>
    <w:semiHidden/>
    <w:rsid w:val="002B5E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"/>
    <w:semiHidden/>
    <w:rsid w:val="002B5E37"/>
    <w:rPr>
      <w:rFonts w:ascii="Arial" w:eastAsia="Calibri" w:hAnsi="Arial" w:cs="Times New Roman"/>
      <w:b/>
      <w:bCs/>
      <w:color w:val="717073"/>
      <w:sz w:val="20"/>
      <w:szCs w:val="20"/>
    </w:rPr>
  </w:style>
  <w:style w:type="table" w:styleId="DarkList-Accent1">
    <w:name w:val="Dark List Accent 1"/>
    <w:basedOn w:val="TableNormal"/>
    <w:uiPriority w:val="70"/>
    <w:rsid w:val="002B5E37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00689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334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4D6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4D6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6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6D"/>
      </w:tcPr>
    </w:tblStylePr>
  </w:style>
  <w:style w:type="paragraph" w:customStyle="1" w:styleId="Default">
    <w:name w:val="Default"/>
    <w:uiPriority w:val="6"/>
    <w:semiHidden/>
    <w:unhideWhenUsed/>
    <w:rsid w:val="002B5E3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DividingLine">
    <w:name w:val="Dividing Line"/>
    <w:uiPriority w:val="99"/>
    <w:semiHidden/>
    <w:rsid w:val="002B5E37"/>
    <w:rPr>
      <w:color w:val="1B3349" w:themeColor="text2"/>
      <w:position w:val="1"/>
    </w:rPr>
  </w:style>
  <w:style w:type="character" w:styleId="Emphasis">
    <w:name w:val="Emphasis"/>
    <w:uiPriority w:val="5"/>
    <w:rsid w:val="00997252"/>
    <w:rPr>
      <w:rFonts w:ascii="Franklin Gothic Medium" w:hAnsi="Franklin Gothic Medium"/>
      <w:noProof/>
      <w:color w:val="1B3349" w:themeColor="text2"/>
    </w:rPr>
  </w:style>
  <w:style w:type="paragraph" w:customStyle="1" w:styleId="EvenFooter">
    <w:name w:val="EvenFooter"/>
    <w:link w:val="EvenFooterChar"/>
    <w:uiPriority w:val="39"/>
    <w:rsid w:val="00DB29AA"/>
    <w:pPr>
      <w:spacing w:after="0" w:line="240" w:lineRule="auto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EvenFooterChar">
    <w:name w:val="EvenFooter Char"/>
    <w:basedOn w:val="DefaultParagraphFont"/>
    <w:link w:val="EvenFooter"/>
    <w:uiPriority w:val="39"/>
    <w:rsid w:val="00DB29AA"/>
    <w:rPr>
      <w:rFonts w:eastAsia="Times New Roman" w:cs="Times New Roman"/>
      <w:color w:val="1B3349" w:themeColor="text2"/>
      <w:sz w:val="16"/>
      <w:szCs w:val="16"/>
    </w:rPr>
  </w:style>
  <w:style w:type="paragraph" w:customStyle="1" w:styleId="EvenPage">
    <w:name w:val="EvenPage#"/>
    <w:link w:val="EvenPageChar"/>
    <w:uiPriority w:val="39"/>
    <w:rsid w:val="00DB29AA"/>
    <w:pPr>
      <w:spacing w:after="0" w:line="240" w:lineRule="auto"/>
    </w:pPr>
    <w:rPr>
      <w:rFonts w:eastAsiaTheme="minorHAnsi"/>
      <w:color w:val="1B3349" w:themeColor="text2"/>
      <w:sz w:val="16"/>
    </w:rPr>
  </w:style>
  <w:style w:type="character" w:customStyle="1" w:styleId="EvenPageChar">
    <w:name w:val="EvenPage# Char"/>
    <w:basedOn w:val="DefaultParagraphFont"/>
    <w:link w:val="EvenPage"/>
    <w:uiPriority w:val="39"/>
    <w:rsid w:val="00DB29AA"/>
    <w:rPr>
      <w:rFonts w:eastAsiaTheme="minorHAnsi"/>
      <w:color w:val="1B3349" w:themeColor="text2"/>
      <w:sz w:val="16"/>
    </w:rPr>
  </w:style>
  <w:style w:type="paragraph" w:customStyle="1" w:styleId="TableTitle">
    <w:name w:val="Table Title"/>
    <w:next w:val="Normal"/>
    <w:uiPriority w:val="9"/>
    <w:semiHidden/>
    <w:qFormat/>
    <w:rsid w:val="00997252"/>
    <w:pPr>
      <w:spacing w:before="60" w:after="60"/>
      <w:jc w:val="center"/>
    </w:pPr>
    <w:rPr>
      <w:rFonts w:ascii="Calibri" w:eastAsia="Times New Roman" w:hAnsi="Calibri" w:cs="Times New Roman"/>
      <w:b/>
      <w:color w:val="404040"/>
      <w:sz w:val="18"/>
      <w:szCs w:val="24"/>
    </w:rPr>
  </w:style>
  <w:style w:type="paragraph" w:customStyle="1" w:styleId="FigureTitle">
    <w:name w:val="Figure Title"/>
    <w:basedOn w:val="TableTitle"/>
    <w:next w:val="Normal"/>
    <w:uiPriority w:val="9"/>
    <w:semiHidden/>
    <w:qFormat/>
    <w:rsid w:val="00997252"/>
  </w:style>
  <w:style w:type="paragraph" w:styleId="Footer">
    <w:name w:val="footer"/>
    <w:basedOn w:val="Normal"/>
    <w:link w:val="FooterChar"/>
    <w:uiPriority w:val="99"/>
    <w:semiHidden/>
    <w:rsid w:val="002B5E37"/>
    <w:pPr>
      <w:tabs>
        <w:tab w:val="right" w:pos="10224"/>
      </w:tabs>
      <w:spacing w:after="0"/>
    </w:pPr>
    <w:rPr>
      <w:noProof/>
      <w:color w:val="000000" w:themeColor="text1"/>
      <w:sz w:val="16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6E11"/>
    <w:rPr>
      <w:rFonts w:ascii="Franklin Gothic Book" w:eastAsia="Times New Roman" w:hAnsi="Franklin Gothic Book" w:cs="Times New Roman"/>
      <w:noProof/>
      <w:color w:val="000000" w:themeColor="text1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2B5E37"/>
    <w:rPr>
      <w:vertAlign w:val="superscript"/>
    </w:rPr>
  </w:style>
  <w:style w:type="paragraph" w:styleId="FootnoteText">
    <w:name w:val="footnote text"/>
    <w:basedOn w:val="Normal"/>
    <w:link w:val="FootnoteTextChar"/>
    <w:uiPriority w:val="12"/>
    <w:unhideWhenUsed/>
    <w:rsid w:val="002B5E37"/>
    <w:pPr>
      <w:spacing w:after="0" w:line="240" w:lineRule="auto"/>
    </w:pPr>
    <w:rPr>
      <w:rFonts w:asciiTheme="minorHAnsi" w:eastAsia="Calibri" w:hAnsiTheme="minorHAnsi"/>
      <w:color w:val="000000" w:themeColor="text1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8D1D7B"/>
    <w:rPr>
      <w:rFonts w:eastAsia="Calibri" w:cs="Times New Roman"/>
      <w:color w:val="000000" w:themeColor="text1"/>
      <w:sz w:val="18"/>
      <w:szCs w:val="20"/>
    </w:rPr>
  </w:style>
  <w:style w:type="paragraph" w:customStyle="1" w:styleId="GraphicFootnote">
    <w:name w:val="Graphic Footnote"/>
    <w:basedOn w:val="Normal"/>
    <w:uiPriority w:val="7"/>
    <w:semiHidden/>
    <w:unhideWhenUsed/>
    <w:rsid w:val="002B5E37"/>
    <w:pPr>
      <w:spacing w:after="0" w:line="240" w:lineRule="auto"/>
      <w:jc w:val="center"/>
    </w:pPr>
    <w:rPr>
      <w:rFonts w:ascii="Roboto Condensed" w:hAnsi="Roboto Condensed"/>
      <w:color w:val="717073"/>
      <w:sz w:val="16"/>
      <w:szCs w:val="20"/>
    </w:rPr>
  </w:style>
  <w:style w:type="paragraph" w:customStyle="1" w:styleId="GraphicFootnoteLeft">
    <w:name w:val="Graphic Footnote Left"/>
    <w:basedOn w:val="GraphicFootnote"/>
    <w:uiPriority w:val="7"/>
    <w:semiHidden/>
    <w:unhideWhenUsed/>
    <w:rsid w:val="002B5E37"/>
    <w:pPr>
      <w:spacing w:before="120"/>
      <w:jc w:val="left"/>
    </w:pPr>
  </w:style>
  <w:style w:type="paragraph" w:customStyle="1" w:styleId="GraphicPullQuote1">
    <w:name w:val="Graphic Pull Quote 1"/>
    <w:basedOn w:val="Normal"/>
    <w:uiPriority w:val="7"/>
    <w:semiHidden/>
    <w:unhideWhenUsed/>
    <w:rsid w:val="002B5E37"/>
    <w:pPr>
      <w:framePr w:hSpace="180" w:wrap="around" w:vAnchor="page" w:hAnchor="margin" w:xAlign="center" w:y="3234"/>
      <w:suppressAutoHyphens/>
      <w:spacing w:before="120" w:after="60" w:line="240" w:lineRule="auto"/>
      <w:contextualSpacing/>
      <w:jc w:val="center"/>
    </w:pPr>
    <w:rPr>
      <w:rFonts w:ascii="Oswald" w:hAnsi="Oswald"/>
      <w:color w:val="006892"/>
      <w:sz w:val="32"/>
      <w:szCs w:val="20"/>
    </w:rPr>
  </w:style>
  <w:style w:type="paragraph" w:customStyle="1" w:styleId="GraphicPullQuote2">
    <w:name w:val="Graphic Pull Quote 2"/>
    <w:basedOn w:val="Normal"/>
    <w:uiPriority w:val="7"/>
    <w:semiHidden/>
    <w:unhideWhenUsed/>
    <w:qFormat/>
    <w:rsid w:val="00997252"/>
    <w:pPr>
      <w:spacing w:before="30" w:after="30" w:line="240" w:lineRule="auto"/>
      <w:jc w:val="center"/>
    </w:pPr>
    <w:rPr>
      <w:rFonts w:ascii="Open Sans Condensed Light" w:hAnsi="Open Sans Condensed Light" w:cs="Open Sans Condensed Light"/>
      <w:color w:val="545456"/>
      <w:sz w:val="32"/>
      <w:szCs w:val="32"/>
    </w:rPr>
  </w:style>
  <w:style w:type="paragraph" w:customStyle="1" w:styleId="HugeNumbers">
    <w:name w:val="Huge Numbers"/>
    <w:uiPriority w:val="6"/>
    <w:semiHidden/>
    <w:rsid w:val="002B5E37"/>
    <w:pPr>
      <w:spacing w:after="0" w:line="240" w:lineRule="auto"/>
      <w:jc w:val="right"/>
    </w:pPr>
    <w:rPr>
      <w:rFonts w:ascii="Open Sans" w:eastAsia="Times New Roman" w:hAnsi="Open Sans" w:cs="Times New Roman"/>
      <w:color w:val="545456"/>
      <w:sz w:val="96"/>
      <w:szCs w:val="20"/>
    </w:rPr>
  </w:style>
  <w:style w:type="character" w:customStyle="1" w:styleId="Heading8Char">
    <w:name w:val="Heading 8 Char"/>
    <w:basedOn w:val="DefaultParagraphFont"/>
    <w:link w:val="Heading8"/>
    <w:uiPriority w:val="4"/>
    <w:rsid w:val="008755A1"/>
    <w:rPr>
      <w:rFonts w:eastAsia="Times New Roman" w:cs="Times New Roman"/>
      <w:i/>
      <w:iCs/>
      <w:color w:val="505050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rsid w:val="0022060B"/>
    <w:rPr>
      <w:rFonts w:eastAsia="Times New Roman" w:cs="Times New Roman"/>
      <w:i/>
      <w:color w:val="0052CC" w:themeColor="accent3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2B5E37"/>
    <w:rPr>
      <w:color w:val="0052CC" w:themeColor="accent3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B5E37"/>
    <w:pPr>
      <w:spacing w:after="0"/>
      <w:ind w:left="2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B5E37"/>
    <w:pPr>
      <w:spacing w:after="0"/>
      <w:ind w:left="4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2B5E37"/>
    <w:pPr>
      <w:spacing w:after="0"/>
      <w:ind w:left="6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rsid w:val="002B5E37"/>
    <w:pPr>
      <w:spacing w:after="0"/>
      <w:ind w:left="8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rsid w:val="002B5E37"/>
    <w:pPr>
      <w:spacing w:after="0"/>
      <w:ind w:left="10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rsid w:val="002B5E37"/>
    <w:pPr>
      <w:spacing w:after="0"/>
      <w:ind w:left="12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rsid w:val="002B5E37"/>
    <w:pPr>
      <w:spacing w:after="0"/>
      <w:ind w:left="14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rsid w:val="002B5E37"/>
    <w:pPr>
      <w:spacing w:after="0"/>
      <w:ind w:left="16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rsid w:val="002B5E37"/>
    <w:pPr>
      <w:spacing w:after="0"/>
      <w:ind w:left="18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Heading">
    <w:name w:val="index heading"/>
    <w:basedOn w:val="Normal"/>
    <w:next w:val="Index1"/>
    <w:uiPriority w:val="99"/>
    <w:semiHidden/>
    <w:rsid w:val="002B5E37"/>
    <w:pPr>
      <w:spacing w:before="240"/>
      <w:jc w:val="center"/>
    </w:pPr>
    <w:rPr>
      <w:rFonts w:asciiTheme="minorHAnsi" w:hAnsiTheme="minorHAnsi"/>
      <w:b/>
      <w:bCs/>
      <w:color w:val="000000" w:themeColor="text1"/>
      <w:sz w:val="26"/>
      <w:szCs w:val="26"/>
    </w:rPr>
  </w:style>
  <w:style w:type="table" w:styleId="LightGrid-Accent6">
    <w:name w:val="Light Grid Accent 6"/>
    <w:basedOn w:val="TableNormal"/>
    <w:uiPriority w:val="62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9A942"/>
        <w:left w:val="single" w:sz="8" w:space="0" w:color="49A942"/>
        <w:bottom w:val="single" w:sz="8" w:space="0" w:color="49A942"/>
        <w:right w:val="single" w:sz="8" w:space="0" w:color="49A942"/>
        <w:insideH w:val="single" w:sz="8" w:space="0" w:color="49A942"/>
        <w:insideV w:val="single" w:sz="8" w:space="0" w:color="49A94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9A942"/>
          <w:left w:val="single" w:sz="8" w:space="0" w:color="49A942"/>
          <w:bottom w:val="single" w:sz="18" w:space="0" w:color="49A942"/>
          <w:right w:val="single" w:sz="8" w:space="0" w:color="49A942"/>
          <w:insideH w:val="nil"/>
          <w:insideV w:val="single" w:sz="8" w:space="0" w:color="49A94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9A942"/>
          <w:left w:val="single" w:sz="8" w:space="0" w:color="49A942"/>
          <w:bottom w:val="single" w:sz="8" w:space="0" w:color="49A942"/>
          <w:right w:val="single" w:sz="8" w:space="0" w:color="49A942"/>
          <w:insideH w:val="nil"/>
          <w:insideV w:val="single" w:sz="8" w:space="0" w:color="49A94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</w:tcBorders>
      </w:tcPr>
    </w:tblStylePr>
    <w:tblStylePr w:type="band1Vert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</w:tcBorders>
        <w:shd w:val="clear" w:color="auto" w:fill="D0ECCE"/>
      </w:tcPr>
    </w:tblStylePr>
    <w:tblStylePr w:type="band1Horz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  <w:insideV w:val="single" w:sz="8" w:space="0" w:color="49A942"/>
        </w:tcBorders>
        <w:shd w:val="clear" w:color="auto" w:fill="D0ECCE"/>
      </w:tcPr>
    </w:tblStylePr>
    <w:tblStylePr w:type="band2Horz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  <w:insideV w:val="single" w:sz="8" w:space="0" w:color="49A942"/>
        </w:tcBorders>
      </w:tcPr>
    </w:tblStylePr>
  </w:style>
  <w:style w:type="table" w:styleId="LightShading-Accent2">
    <w:name w:val="Light Shading Accent 2"/>
    <w:basedOn w:val="TableNormal"/>
    <w:uiPriority w:val="60"/>
    <w:rsid w:val="002B5E37"/>
    <w:pPr>
      <w:spacing w:after="0" w:line="240" w:lineRule="auto"/>
    </w:pPr>
    <w:rPr>
      <w:rFonts w:ascii="Times New Roman" w:eastAsia="Times New Roman" w:hAnsi="Times New Roman" w:cs="Times New Roman"/>
      <w:color w:val="B45712"/>
      <w:sz w:val="20"/>
      <w:szCs w:val="20"/>
    </w:rPr>
    <w:tblPr>
      <w:tblStyleRowBandSize w:val="1"/>
      <w:tblStyleColBandSize w:val="1"/>
      <w:tblBorders>
        <w:top w:val="single" w:sz="8" w:space="0" w:color="E87722"/>
        <w:bottom w:val="single" w:sz="8" w:space="0" w:color="E8772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7722"/>
          <w:left w:val="nil"/>
          <w:bottom w:val="single" w:sz="8" w:space="0" w:color="E8772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7722"/>
          <w:left w:val="nil"/>
          <w:bottom w:val="single" w:sz="8" w:space="0" w:color="E8772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</w:style>
  <w:style w:type="table" w:styleId="LightShading-Accent4">
    <w:name w:val="Light Shading Accent 4"/>
    <w:basedOn w:val="TableNormal"/>
    <w:uiPriority w:val="60"/>
    <w:rsid w:val="002B5E37"/>
    <w:pPr>
      <w:spacing w:after="0" w:line="240" w:lineRule="auto"/>
    </w:pPr>
    <w:rPr>
      <w:rFonts w:ascii="Times New Roman" w:eastAsia="Times New Roman" w:hAnsi="Times New Roman" w:cs="Times New Roman"/>
      <w:color w:val="B57E00"/>
      <w:sz w:val="20"/>
      <w:szCs w:val="20"/>
    </w:rPr>
    <w:tblPr>
      <w:tblStyleRowBandSize w:val="1"/>
      <w:tblStyleColBandSize w:val="1"/>
      <w:tblBorders>
        <w:top w:val="single" w:sz="8" w:space="0" w:color="F2A900"/>
        <w:bottom w:val="single" w:sz="8" w:space="0" w:color="F2A9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A900"/>
          <w:left w:val="nil"/>
          <w:bottom w:val="single" w:sz="8" w:space="0" w:color="F2A9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A900"/>
          <w:left w:val="nil"/>
          <w:bottom w:val="single" w:sz="8" w:space="0" w:color="F2A9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A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ABC"/>
      </w:tcPr>
    </w:tblStylePr>
  </w:style>
  <w:style w:type="paragraph" w:styleId="ListBullet">
    <w:name w:val="List Bullet"/>
    <w:basedOn w:val="Normal"/>
    <w:uiPriority w:val="99"/>
    <w:semiHidden/>
    <w:rsid w:val="002B5E37"/>
    <w:pPr>
      <w:tabs>
        <w:tab w:val="num" w:pos="360"/>
      </w:tabs>
      <w:spacing w:after="100" w:line="288" w:lineRule="auto"/>
      <w:ind w:left="360" w:hanging="360"/>
      <w:contextualSpacing/>
    </w:pPr>
    <w:rPr>
      <w:rFonts w:ascii="Arial" w:hAnsi="Arial"/>
      <w:color w:val="404040"/>
      <w:sz w:val="18"/>
      <w:szCs w:val="22"/>
    </w:rPr>
  </w:style>
  <w:style w:type="paragraph" w:styleId="ListBullet2">
    <w:name w:val="List Bullet 2"/>
    <w:basedOn w:val="Normal"/>
    <w:autoRedefine/>
    <w:uiPriority w:val="5"/>
    <w:semiHidden/>
    <w:unhideWhenUsed/>
    <w:rsid w:val="002B5E37"/>
    <w:pPr>
      <w:tabs>
        <w:tab w:val="num" w:pos="720"/>
      </w:tabs>
      <w:spacing w:after="0" w:line="240" w:lineRule="auto"/>
      <w:ind w:left="720" w:hanging="360"/>
    </w:pPr>
    <w:rPr>
      <w:rFonts w:ascii="Calibri" w:hAnsi="Calibri"/>
      <w:color w:val="auto"/>
      <w:szCs w:val="22"/>
    </w:rPr>
  </w:style>
  <w:style w:type="paragraph" w:styleId="ListContinue">
    <w:name w:val="List Continue"/>
    <w:basedOn w:val="Normal"/>
    <w:uiPriority w:val="99"/>
    <w:semiHidden/>
    <w:unhideWhenUsed/>
    <w:rsid w:val="002B5E37"/>
    <w:pPr>
      <w:spacing w:before="120"/>
      <w:ind w:left="360"/>
      <w:contextualSpacing/>
    </w:pPr>
    <w:rPr>
      <w:color w:val="000000" w:themeColor="text1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2B5E37"/>
    <w:pPr>
      <w:numPr>
        <w:ilvl w:val="4"/>
        <w:numId w:val="7"/>
      </w:numPr>
      <w:contextualSpacing/>
    </w:pPr>
    <w:rPr>
      <w:color w:val="000000" w:themeColor="text1"/>
      <w:szCs w:val="22"/>
    </w:rPr>
  </w:style>
  <w:style w:type="paragraph" w:styleId="ListNumber">
    <w:name w:val="List Number"/>
    <w:basedOn w:val="Normal"/>
    <w:uiPriority w:val="4"/>
    <w:qFormat/>
    <w:rsid w:val="00997252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5"/>
    <w:semiHidden/>
    <w:rsid w:val="002B5E37"/>
    <w:pPr>
      <w:numPr>
        <w:ilvl w:val="1"/>
        <w:numId w:val="7"/>
      </w:numPr>
      <w:spacing w:before="120"/>
      <w:contextualSpacing/>
    </w:pPr>
    <w:rPr>
      <w:color w:val="000000" w:themeColor="text1"/>
      <w:szCs w:val="22"/>
    </w:rPr>
  </w:style>
  <w:style w:type="paragraph" w:styleId="ListNumber3">
    <w:name w:val="List Number 3"/>
    <w:basedOn w:val="Normal"/>
    <w:uiPriority w:val="5"/>
    <w:semiHidden/>
    <w:rsid w:val="002B5E37"/>
    <w:pPr>
      <w:numPr>
        <w:ilvl w:val="2"/>
        <w:numId w:val="7"/>
      </w:numPr>
      <w:spacing w:before="120"/>
      <w:contextualSpacing/>
    </w:pPr>
    <w:rPr>
      <w:color w:val="000000" w:themeColor="text1"/>
      <w:szCs w:val="22"/>
    </w:rPr>
  </w:style>
  <w:style w:type="paragraph" w:styleId="ListNumber4">
    <w:name w:val="List Number 4"/>
    <w:basedOn w:val="Normal"/>
    <w:uiPriority w:val="5"/>
    <w:semiHidden/>
    <w:rsid w:val="002B5E37"/>
    <w:pPr>
      <w:numPr>
        <w:ilvl w:val="3"/>
        <w:numId w:val="7"/>
      </w:numPr>
      <w:contextualSpacing/>
    </w:pPr>
    <w:rPr>
      <w:color w:val="000000" w:themeColor="text1"/>
      <w:szCs w:val="22"/>
    </w:rPr>
  </w:style>
  <w:style w:type="paragraph" w:styleId="ListNumber5">
    <w:name w:val="List Number 5"/>
    <w:basedOn w:val="Normal"/>
    <w:uiPriority w:val="5"/>
    <w:semiHidden/>
    <w:rsid w:val="002B5E37"/>
    <w:pPr>
      <w:contextualSpacing/>
    </w:pPr>
    <w:rPr>
      <w:color w:val="000000" w:themeColor="text1"/>
      <w:szCs w:val="22"/>
    </w:rPr>
  </w:style>
  <w:style w:type="numbering" w:customStyle="1" w:styleId="ListStyle-LetterheadBullets1">
    <w:name w:val="ListStyle-LetterheadBullets1"/>
    <w:uiPriority w:val="99"/>
    <w:rsid w:val="008011DA"/>
    <w:pPr>
      <w:numPr>
        <w:numId w:val="2"/>
      </w:numPr>
    </w:pPr>
  </w:style>
  <w:style w:type="numbering" w:customStyle="1" w:styleId="ListStyle-Headings">
    <w:name w:val="ListStyle-Headings"/>
    <w:uiPriority w:val="99"/>
    <w:rsid w:val="002B5E37"/>
    <w:pPr>
      <w:numPr>
        <w:numId w:val="8"/>
      </w:numPr>
    </w:pPr>
  </w:style>
  <w:style w:type="numbering" w:customStyle="1" w:styleId="ListStyle-Numbers1">
    <w:name w:val="ListStyle-Numbers1"/>
    <w:uiPriority w:val="99"/>
    <w:rsid w:val="00050298"/>
    <w:pPr>
      <w:numPr>
        <w:numId w:val="9"/>
      </w:numPr>
    </w:pPr>
  </w:style>
  <w:style w:type="table" w:styleId="MediumGrid2-Accent1">
    <w:name w:val="Medium Grid 2 Accent 1"/>
    <w:basedOn w:val="TableNormal"/>
    <w:uiPriority w:val="68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6892"/>
        <w:left w:val="single" w:sz="8" w:space="0" w:color="006892"/>
        <w:bottom w:val="single" w:sz="8" w:space="0" w:color="006892"/>
        <w:right w:val="single" w:sz="8" w:space="0" w:color="006892"/>
        <w:insideH w:val="single" w:sz="8" w:space="0" w:color="006892"/>
        <w:insideV w:val="single" w:sz="8" w:space="0" w:color="006892"/>
      </w:tblBorders>
    </w:tblPr>
    <w:tcPr>
      <w:shd w:val="clear" w:color="auto" w:fill="A5E4FF"/>
    </w:tcPr>
    <w:tblStylePr w:type="firstRow">
      <w:rPr>
        <w:b/>
        <w:bCs/>
        <w:color w:val="000000"/>
      </w:rPr>
      <w:tblPr/>
      <w:tcPr>
        <w:shd w:val="clear" w:color="auto" w:fill="DBF4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E9FF"/>
      </w:tcPr>
    </w:tblStylePr>
    <w:tblStylePr w:type="band1Vert">
      <w:tblPr/>
      <w:tcPr>
        <w:shd w:val="clear" w:color="auto" w:fill="49CAFF"/>
      </w:tcPr>
    </w:tblStylePr>
    <w:tblStylePr w:type="band1Horz">
      <w:tblPr/>
      <w:tcPr>
        <w:tcBorders>
          <w:insideH w:val="single" w:sz="6" w:space="0" w:color="006892"/>
          <w:insideV w:val="single" w:sz="6" w:space="0" w:color="006892"/>
        </w:tcBorders>
        <w:shd w:val="clear" w:color="auto" w:fill="49CAFF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E87722"/>
        <w:left w:val="single" w:sz="8" w:space="0" w:color="E87722"/>
        <w:bottom w:val="single" w:sz="8" w:space="0" w:color="E87722"/>
        <w:right w:val="single" w:sz="8" w:space="0" w:color="E87722"/>
        <w:insideH w:val="single" w:sz="8" w:space="0" w:color="E87722"/>
        <w:insideV w:val="single" w:sz="8" w:space="0" w:color="E87722"/>
      </w:tblBorders>
    </w:tblPr>
    <w:tcPr>
      <w:shd w:val="clear" w:color="auto" w:fill="F9DDC8"/>
    </w:tcPr>
    <w:tblStylePr w:type="firstRow">
      <w:rPr>
        <w:b/>
        <w:bCs/>
        <w:color w:val="000000"/>
      </w:rPr>
      <w:tblPr/>
      <w:tcPr>
        <w:shd w:val="clear" w:color="auto" w:fill="FCF1E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3D2"/>
      </w:tcPr>
    </w:tblStylePr>
    <w:tblStylePr w:type="band1Vert">
      <w:tblPr/>
      <w:tcPr>
        <w:shd w:val="clear" w:color="auto" w:fill="F3BA90"/>
      </w:tcPr>
    </w:tblStylePr>
    <w:tblStylePr w:type="band1Horz">
      <w:tblPr/>
      <w:tcPr>
        <w:tcBorders>
          <w:insideH w:val="single" w:sz="6" w:space="0" w:color="E87722"/>
          <w:insideV w:val="single" w:sz="6" w:space="0" w:color="E87722"/>
        </w:tcBorders>
        <w:shd w:val="clear" w:color="auto" w:fill="F3BA90"/>
      </w:tcPr>
    </w:tblStylePr>
    <w:tblStylePr w:type="nwCell">
      <w:tblPr/>
      <w:tcPr>
        <w:shd w:val="clear" w:color="auto" w:fill="FFFFFF"/>
      </w:tcPr>
    </w:tblStylePr>
  </w:style>
  <w:style w:type="table" w:styleId="MediumList2-Accent1">
    <w:name w:val="Medium List 2 Accent 1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6892"/>
        <w:left w:val="single" w:sz="8" w:space="0" w:color="006892"/>
        <w:bottom w:val="single" w:sz="8" w:space="0" w:color="006892"/>
        <w:right w:val="single" w:sz="8" w:space="0" w:color="00689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89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689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89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689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E4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5E4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6892"/>
      <w:sz w:val="20"/>
      <w:szCs w:val="20"/>
    </w:rPr>
    <w:tblPr>
      <w:tblStyleRowBandSize w:val="1"/>
      <w:tblStyleColBandSize w:val="1"/>
      <w:tblBorders>
        <w:top w:val="single" w:sz="4" w:space="0" w:color="006892"/>
        <w:insideH w:val="single" w:sz="4" w:space="0" w:color="00689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7722"/>
          <w:right w:val="nil"/>
          <w:insideH w:val="nil"/>
          <w:insideV w:val="nil"/>
        </w:tcBorders>
        <w:shd w:val="clear" w:color="auto" w:fill="FFFFFF"/>
        <w:vAlign w:val="bottom"/>
      </w:tcPr>
    </w:tblStylePr>
    <w:tblStylePr w:type="lastRow">
      <w:tblPr/>
      <w:tcPr>
        <w:tcBorders>
          <w:top w:val="single" w:sz="8" w:space="0" w:color="E8772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color w:val="FFFFFF"/>
      </w:rPr>
      <w:tblPr/>
      <w:tcPr>
        <w:shd w:val="clear" w:color="auto" w:fill="006892"/>
      </w:tcPr>
    </w:tblStylePr>
    <w:tblStylePr w:type="lastCol">
      <w:tblPr/>
      <w:tcPr>
        <w:tcBorders>
          <w:top w:val="nil"/>
          <w:left w:val="single" w:sz="8" w:space="0" w:color="E8772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  <w:tblStylePr w:type="band1Horz">
      <w:tblPr/>
      <w:tcPr>
        <w:shd w:val="clear" w:color="auto" w:fill="F2F2F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A0AF"/>
        <w:left w:val="single" w:sz="8" w:space="0" w:color="00A0AF"/>
        <w:bottom w:val="single" w:sz="8" w:space="0" w:color="00A0AF"/>
        <w:right w:val="single" w:sz="8" w:space="0" w:color="00A0A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0A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A0A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0A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A0A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F7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9A942"/>
        <w:left w:val="single" w:sz="8" w:space="0" w:color="49A942"/>
        <w:bottom w:val="single" w:sz="8" w:space="0" w:color="49A942"/>
        <w:right w:val="single" w:sz="8" w:space="0" w:color="49A94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9A94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9A94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9A94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9A94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CC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CC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772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772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772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0A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0A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0A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1-NoNumber">
    <w:name w:val="Heading 1 - No Number"/>
    <w:next w:val="Normal"/>
    <w:link w:val="Heading1-NoNumberChar"/>
    <w:qFormat/>
    <w:rsid w:val="003D7080"/>
    <w:pPr>
      <w:spacing w:before="240" w:after="280" w:line="440" w:lineRule="exact"/>
      <w:outlineLvl w:val="0"/>
    </w:pPr>
    <w:rPr>
      <w:rFonts w:cs="FranklinGothic-Demi"/>
      <w:caps/>
      <w:color w:val="081931"/>
      <w:spacing w:val="20"/>
      <w:sz w:val="44"/>
      <w:szCs w:val="30"/>
    </w:rPr>
  </w:style>
  <w:style w:type="paragraph" w:styleId="NormalWeb">
    <w:name w:val="Normal (Web)"/>
    <w:basedOn w:val="Normal"/>
    <w:uiPriority w:val="99"/>
    <w:semiHidden/>
    <w:rsid w:val="002B5E37"/>
    <w:pPr>
      <w:spacing w:before="100" w:beforeAutospacing="1" w:after="100" w:afterAutospacing="1" w:line="240" w:lineRule="auto"/>
    </w:pPr>
    <w:rPr>
      <w:rFonts w:ascii="Times New Roman" w:hAnsi="Times New Roman"/>
      <w:color w:val="717073"/>
      <w:sz w:val="24"/>
      <w:szCs w:val="22"/>
    </w:rPr>
  </w:style>
  <w:style w:type="paragraph" w:customStyle="1" w:styleId="Numbered">
    <w:name w:val="Numbered"/>
    <w:basedOn w:val="Normal"/>
    <w:uiPriority w:val="99"/>
    <w:semiHidden/>
    <w:rsid w:val="002B5E37"/>
    <w:pPr>
      <w:numPr>
        <w:numId w:val="10"/>
      </w:numPr>
      <w:tabs>
        <w:tab w:val="clear" w:pos="720"/>
      </w:tabs>
      <w:spacing w:before="120" w:after="0" w:line="240" w:lineRule="auto"/>
      <w:ind w:left="187" w:hanging="187"/>
    </w:pPr>
    <w:rPr>
      <w:rFonts w:ascii="Arial" w:hAnsi="Arial"/>
    </w:rPr>
  </w:style>
  <w:style w:type="paragraph" w:customStyle="1" w:styleId="OddFooter">
    <w:name w:val="OddFooter"/>
    <w:link w:val="OddFooterChar"/>
    <w:uiPriority w:val="39"/>
    <w:rsid w:val="00DB29AA"/>
    <w:pPr>
      <w:spacing w:after="0" w:line="240" w:lineRule="auto"/>
      <w:jc w:val="right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OddFooterChar">
    <w:name w:val="OddFooter Char"/>
    <w:basedOn w:val="DefaultParagraphFont"/>
    <w:link w:val="OddFooter"/>
    <w:uiPriority w:val="39"/>
    <w:rsid w:val="00DB29AA"/>
    <w:rPr>
      <w:rFonts w:eastAsia="Times New Roman" w:cs="Times New Roman"/>
      <w:color w:val="1B3349" w:themeColor="text2"/>
      <w:sz w:val="16"/>
      <w:szCs w:val="16"/>
    </w:rPr>
  </w:style>
  <w:style w:type="paragraph" w:customStyle="1" w:styleId="OddPage">
    <w:name w:val="OddPage#"/>
    <w:link w:val="OddPageChar"/>
    <w:uiPriority w:val="39"/>
    <w:rsid w:val="00DB29AA"/>
    <w:pPr>
      <w:spacing w:after="0" w:line="240" w:lineRule="auto"/>
      <w:jc w:val="right"/>
    </w:pPr>
    <w:rPr>
      <w:rFonts w:eastAsiaTheme="minorHAnsi"/>
      <w:noProof/>
      <w:color w:val="1B3349" w:themeColor="text2"/>
      <w:sz w:val="16"/>
    </w:rPr>
  </w:style>
  <w:style w:type="character" w:customStyle="1" w:styleId="OddPageChar">
    <w:name w:val="OddPage# Char"/>
    <w:basedOn w:val="DefaultParagraphFont"/>
    <w:link w:val="OddPage"/>
    <w:uiPriority w:val="39"/>
    <w:rsid w:val="00DB29AA"/>
    <w:rPr>
      <w:rFonts w:eastAsiaTheme="minorHAnsi"/>
      <w:noProof/>
      <w:color w:val="1B3349" w:themeColor="text2"/>
      <w:sz w:val="16"/>
    </w:rPr>
  </w:style>
  <w:style w:type="character" w:styleId="PageNumber">
    <w:name w:val="page number"/>
    <w:uiPriority w:val="39"/>
    <w:semiHidden/>
    <w:rsid w:val="002B5E37"/>
    <w:rPr>
      <w:rFonts w:asciiTheme="majorHAnsi" w:hAnsiTheme="majorHAnsi" w:cs="FranklinGothic-Demi"/>
      <w:color w:val="53565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2B5E37"/>
    <w:pPr>
      <w:spacing w:after="0" w:line="240" w:lineRule="auto"/>
    </w:pPr>
    <w:rPr>
      <w:rFonts w:ascii="Consolas" w:eastAsia="Calibri" w:hAnsi="Consolas"/>
      <w:color w:val="717073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B5E37"/>
    <w:rPr>
      <w:rFonts w:ascii="Consolas" w:eastAsia="Calibri" w:hAnsi="Consolas" w:cs="Times New Roman"/>
      <w:color w:val="717073"/>
      <w:sz w:val="21"/>
      <w:szCs w:val="21"/>
    </w:rPr>
  </w:style>
  <w:style w:type="paragraph" w:customStyle="1" w:styleId="Question">
    <w:name w:val="Question"/>
    <w:basedOn w:val="Normal"/>
    <w:next w:val="Normal"/>
    <w:uiPriority w:val="12"/>
    <w:qFormat/>
    <w:rsid w:val="00997252"/>
    <w:pPr>
      <w:pBdr>
        <w:top w:val="single" w:sz="4" w:space="4" w:color="1B3349" w:themeColor="text2"/>
        <w:bottom w:val="single" w:sz="4" w:space="6" w:color="1B3349" w:themeColor="text2"/>
      </w:pBdr>
      <w:spacing w:before="60" w:after="60" w:line="240" w:lineRule="auto"/>
      <w:ind w:right="29"/>
    </w:pPr>
    <w:rPr>
      <w:rFonts w:ascii="Franklin Gothic Medium Cond" w:hAnsi="Franklin Gothic Medium Cond"/>
      <w:bCs/>
      <w:i/>
      <w:color w:val="0052CC" w:themeColor="accent3"/>
      <w:szCs w:val="20"/>
    </w:rPr>
  </w:style>
  <w:style w:type="paragraph" w:styleId="Quote">
    <w:name w:val="Quote"/>
    <w:basedOn w:val="PullQuote"/>
    <w:next w:val="Normal"/>
    <w:link w:val="QuoteChar"/>
    <w:uiPriority w:val="29"/>
    <w:semiHidden/>
    <w:rsid w:val="002B5E37"/>
    <w:pPr>
      <w:spacing w:after="100" w:line="288" w:lineRule="auto"/>
      <w:ind w:left="720" w:right="72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02FE8"/>
    <w:rPr>
      <w:rFonts w:ascii="Franklin Gothic Medium" w:eastAsia="Times New Roman" w:hAnsi="Franklin Gothic Medium" w:cs="Times New Roman"/>
      <w:i/>
      <w:color w:val="1B3349" w:themeColor="text2"/>
      <w:sz w:val="20"/>
      <w:szCs w:val="20"/>
    </w:rPr>
  </w:style>
  <w:style w:type="paragraph" w:customStyle="1" w:styleId="Run-in">
    <w:name w:val="Run-in"/>
    <w:basedOn w:val="Normal"/>
    <w:link w:val="Run-inChar"/>
    <w:uiPriority w:val="59"/>
    <w:semiHidden/>
    <w:unhideWhenUsed/>
    <w:qFormat/>
    <w:rsid w:val="00997252"/>
    <w:pPr>
      <w:spacing w:before="240" w:after="60" w:line="240" w:lineRule="auto"/>
    </w:pPr>
    <w:rPr>
      <w:rFonts w:ascii="Arial" w:eastAsiaTheme="minorHAnsi" w:hAnsi="Arial" w:cstheme="minorBidi"/>
      <w:b/>
      <w:i/>
      <w:color w:val="00678F"/>
      <w:sz w:val="18"/>
    </w:rPr>
  </w:style>
  <w:style w:type="character" w:customStyle="1" w:styleId="Run-inChar">
    <w:name w:val="Run-in Char"/>
    <w:basedOn w:val="DefaultParagraphFont"/>
    <w:link w:val="Run-in"/>
    <w:uiPriority w:val="59"/>
    <w:semiHidden/>
    <w:rsid w:val="00997252"/>
    <w:rPr>
      <w:rFonts w:ascii="Arial" w:eastAsiaTheme="minorHAnsi" w:hAnsi="Arial"/>
      <w:b/>
      <w:i/>
      <w:color w:val="00678F"/>
      <w:sz w:val="18"/>
      <w:szCs w:val="24"/>
    </w:rPr>
  </w:style>
  <w:style w:type="paragraph" w:customStyle="1" w:styleId="Resume-WorkDescription">
    <w:name w:val="Resume - Work Description"/>
    <w:basedOn w:val="Normal"/>
    <w:uiPriority w:val="6"/>
    <w:semiHidden/>
    <w:rsid w:val="00A277C9"/>
    <w:pPr>
      <w:suppressAutoHyphens/>
      <w:autoSpaceDE w:val="0"/>
      <w:autoSpaceDN w:val="0"/>
      <w:adjustRightInd w:val="0"/>
      <w:spacing w:line="260" w:lineRule="atLeast"/>
      <w:textAlignment w:val="center"/>
    </w:pPr>
    <w:rPr>
      <w:rFonts w:eastAsiaTheme="minorEastAsia" w:cs="Franklin Gothic Book"/>
      <w:szCs w:val="20"/>
    </w:rPr>
  </w:style>
  <w:style w:type="paragraph" w:customStyle="1" w:styleId="SidebarBullet">
    <w:name w:val="Sidebar Bullet"/>
    <w:basedOn w:val="Normal"/>
    <w:link w:val="SidebarBulletChar"/>
    <w:uiPriority w:val="11"/>
    <w:qFormat/>
    <w:rsid w:val="00997252"/>
    <w:pPr>
      <w:numPr>
        <w:numId w:val="15"/>
      </w:numPr>
      <w:suppressAutoHyphens/>
      <w:autoSpaceDE w:val="0"/>
      <w:autoSpaceDN w:val="0"/>
      <w:adjustRightInd w:val="0"/>
      <w:spacing w:after="60" w:line="216" w:lineRule="auto"/>
      <w:ind w:left="216" w:hanging="158"/>
      <w:textAlignment w:val="center"/>
    </w:pPr>
    <w:rPr>
      <w:color w:val="auto"/>
      <w:sz w:val="18"/>
      <w:szCs w:val="21"/>
    </w:rPr>
  </w:style>
  <w:style w:type="character" w:customStyle="1" w:styleId="SidebarBulletChar">
    <w:name w:val="Sidebar Bullet Char"/>
    <w:basedOn w:val="DefaultParagraphFont"/>
    <w:link w:val="SidebarBullet"/>
    <w:uiPriority w:val="11"/>
    <w:rsid w:val="00997252"/>
    <w:rPr>
      <w:rFonts w:ascii="Franklin Gothic Book" w:eastAsia="Times New Roman" w:hAnsi="Franklin Gothic Book" w:cs="Times New Roman"/>
      <w:sz w:val="18"/>
      <w:szCs w:val="21"/>
    </w:rPr>
  </w:style>
  <w:style w:type="paragraph" w:customStyle="1" w:styleId="Subheading">
    <w:name w:val="Subheading"/>
    <w:basedOn w:val="Normal"/>
    <w:next w:val="Normal"/>
    <w:uiPriority w:val="4"/>
    <w:semiHidden/>
    <w:rsid w:val="002B5E37"/>
    <w:pPr>
      <w:spacing w:before="300"/>
    </w:pPr>
    <w:rPr>
      <w:rFonts w:ascii="Franklin Gothic Medium" w:hAnsi="Franklin Gothic Medium"/>
    </w:rPr>
  </w:style>
  <w:style w:type="paragraph" w:customStyle="1" w:styleId="TableText">
    <w:name w:val="Table Text"/>
    <w:basedOn w:val="Normal"/>
    <w:link w:val="TableTextChar"/>
    <w:uiPriority w:val="11"/>
    <w:qFormat/>
    <w:rsid w:val="00997252"/>
    <w:pPr>
      <w:suppressAutoHyphens/>
      <w:autoSpaceDE w:val="0"/>
      <w:autoSpaceDN w:val="0"/>
      <w:adjustRightInd w:val="0"/>
      <w:spacing w:after="60" w:line="200" w:lineRule="atLeast"/>
      <w:suppressOverlap/>
      <w:textAlignment w:val="center"/>
    </w:pPr>
    <w:rPr>
      <w:rFonts w:ascii="Franklin Gothic Medium Cond" w:eastAsiaTheme="minorEastAsia" w:hAnsi="Franklin Gothic Medium Cond" w:cs="Calibri"/>
      <w:color w:val="262626" w:themeColor="text1" w:themeTint="D9"/>
      <w:sz w:val="18"/>
      <w:szCs w:val="18"/>
    </w:rPr>
  </w:style>
  <w:style w:type="paragraph" w:customStyle="1" w:styleId="TableBullet">
    <w:name w:val="Table Bullet"/>
    <w:uiPriority w:val="11"/>
    <w:qFormat/>
    <w:rsid w:val="00997252"/>
    <w:pPr>
      <w:numPr>
        <w:numId w:val="16"/>
      </w:numPr>
      <w:spacing w:before="60" w:after="60" w:line="216" w:lineRule="auto"/>
      <w:ind w:right="86"/>
    </w:pPr>
    <w:rPr>
      <w:rFonts w:ascii="Franklin Gothic Medium Cond" w:eastAsiaTheme="minorHAnsi" w:hAnsi="Franklin Gothic Medium Cond" w:cs="Calibri"/>
      <w:color w:val="262626" w:themeColor="text1" w:themeTint="D9"/>
      <w:sz w:val="18"/>
      <w:szCs w:val="18"/>
    </w:rPr>
  </w:style>
  <w:style w:type="paragraph" w:customStyle="1" w:styleId="TableFootnote">
    <w:name w:val="Table Footnote"/>
    <w:basedOn w:val="Normal"/>
    <w:uiPriority w:val="11"/>
    <w:qFormat/>
    <w:rsid w:val="00997252"/>
    <w:pPr>
      <w:spacing w:before="40"/>
    </w:pPr>
    <w:rPr>
      <w:color w:val="000000" w:themeColor="text1"/>
      <w:sz w:val="16"/>
      <w:szCs w:val="22"/>
    </w:rPr>
  </w:style>
  <w:style w:type="table" w:styleId="TableGrid">
    <w:name w:val="Table Grid"/>
    <w:basedOn w:val="TableNormal"/>
    <w:uiPriority w:val="39"/>
    <w:rsid w:val="002B5E3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uiPriority w:val="11"/>
    <w:qFormat/>
    <w:rsid w:val="00997252"/>
    <w:pPr>
      <w:spacing w:before="40" w:after="40" w:line="240" w:lineRule="auto"/>
      <w:ind w:left="86" w:right="86"/>
    </w:pPr>
    <w:rPr>
      <w:rFonts w:ascii="Franklin Gothic Demi Cond" w:eastAsia="Open Sans Condensed Light" w:hAnsi="Franklin Gothic Demi Cond" w:cs="Open Sans Condensed"/>
      <w:color w:val="1B3349" w:themeColor="text2"/>
      <w:sz w:val="18"/>
      <w:szCs w:val="21"/>
    </w:rPr>
  </w:style>
  <w:style w:type="paragraph" w:customStyle="1" w:styleId="TableNumbersMedium">
    <w:name w:val="Table Numbers Medium"/>
    <w:basedOn w:val="HugeNumbers"/>
    <w:uiPriority w:val="6"/>
    <w:rsid w:val="002B5E37"/>
    <w:pPr>
      <w:spacing w:before="40"/>
      <w:ind w:left="86" w:right="86"/>
      <w:jc w:val="center"/>
    </w:pPr>
    <w:rPr>
      <w:rFonts w:ascii="Franklin Gothic Medium Cond" w:eastAsia="Calibri" w:hAnsi="Franklin Gothic Medium Cond"/>
      <w:color w:val="1B3349" w:themeColor="text2"/>
      <w:sz w:val="40"/>
      <w:szCs w:val="40"/>
    </w:rPr>
  </w:style>
  <w:style w:type="paragraph" w:styleId="TableofFigures">
    <w:name w:val="table of figures"/>
    <w:basedOn w:val="Normal"/>
    <w:next w:val="Normal"/>
    <w:uiPriority w:val="99"/>
    <w:rsid w:val="002B5E37"/>
    <w:pPr>
      <w:tabs>
        <w:tab w:val="right" w:leader="dot" w:pos="10224"/>
      </w:tabs>
      <w:spacing w:after="0"/>
    </w:pPr>
    <w:rPr>
      <w:rFonts w:asciiTheme="minorHAnsi" w:eastAsia="Calibri" w:hAnsiTheme="minorHAnsi"/>
      <w:noProof/>
      <w:color w:val="000000" w:themeColor="text1"/>
      <w:szCs w:val="22"/>
    </w:rPr>
  </w:style>
  <w:style w:type="paragraph" w:customStyle="1" w:styleId="TableSubheading">
    <w:name w:val="Table Subheading"/>
    <w:basedOn w:val="TableHeading"/>
    <w:uiPriority w:val="11"/>
    <w:qFormat/>
    <w:rsid w:val="00997252"/>
    <w:pPr>
      <w:spacing w:before="20" w:after="20"/>
    </w:pPr>
    <w:rPr>
      <w:rFonts w:ascii="Franklin Gothic Medium Cond" w:hAnsi="Franklin Gothic Medium Cond"/>
      <w:caps/>
      <w:szCs w:val="23"/>
    </w:rPr>
  </w:style>
  <w:style w:type="paragraph" w:customStyle="1" w:styleId="TableSubheadLeft">
    <w:name w:val="Table Subhead Left"/>
    <w:basedOn w:val="TableSubheading"/>
    <w:uiPriority w:val="11"/>
    <w:semiHidden/>
    <w:rsid w:val="002B5E37"/>
  </w:style>
  <w:style w:type="paragraph" w:customStyle="1" w:styleId="TableSubheadWhite">
    <w:name w:val="Table Subhead White"/>
    <w:basedOn w:val="TableHeading"/>
    <w:uiPriority w:val="11"/>
    <w:semiHidden/>
    <w:qFormat/>
    <w:rsid w:val="00997252"/>
    <w:rPr>
      <w:color w:val="FFFFFF"/>
    </w:rPr>
  </w:style>
  <w:style w:type="paragraph" w:customStyle="1" w:styleId="TableTextCentered">
    <w:name w:val="Table Text Centered"/>
    <w:basedOn w:val="TableText"/>
    <w:uiPriority w:val="11"/>
    <w:rsid w:val="002B5E37"/>
    <w:pPr>
      <w:jc w:val="center"/>
    </w:pPr>
  </w:style>
  <w:style w:type="paragraph" w:customStyle="1" w:styleId="TableTextRight">
    <w:name w:val="Table Text Right"/>
    <w:basedOn w:val="TableText"/>
    <w:uiPriority w:val="11"/>
    <w:rsid w:val="002B5E37"/>
    <w:pPr>
      <w:jc w:val="right"/>
    </w:pPr>
    <w:rPr>
      <w:rFonts w:eastAsia="Calibri"/>
    </w:rPr>
  </w:style>
  <w:style w:type="table" w:styleId="TableTheme">
    <w:name w:val="Table Theme"/>
    <w:basedOn w:val="TableNormal"/>
    <w:rsid w:val="002B5E37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1534EF"/>
    <w:pPr>
      <w:tabs>
        <w:tab w:val="left" w:pos="432"/>
        <w:tab w:val="right" w:leader="dot" w:pos="10224"/>
      </w:tabs>
      <w:spacing w:before="120" w:after="100"/>
      <w:ind w:left="288" w:hanging="288"/>
    </w:pPr>
    <w:rPr>
      <w:rFonts w:ascii="Franklin Gothic Medium" w:hAnsi="Franklin Gothic Medium"/>
      <w:caps/>
      <w:noProof/>
      <w:color w:val="1B3349" w:themeColor="text2"/>
    </w:rPr>
  </w:style>
  <w:style w:type="paragraph" w:styleId="TOC2">
    <w:name w:val="toc 2"/>
    <w:basedOn w:val="Normal"/>
    <w:next w:val="Normal"/>
    <w:uiPriority w:val="39"/>
    <w:rsid w:val="001534EF"/>
    <w:pPr>
      <w:tabs>
        <w:tab w:val="left" w:pos="864"/>
        <w:tab w:val="right" w:leader="dot" w:pos="10224"/>
      </w:tabs>
      <w:spacing w:before="120" w:after="100"/>
      <w:ind w:left="720" w:hanging="432"/>
    </w:pPr>
    <w:rPr>
      <w:noProof/>
      <w:color w:val="1B3349" w:themeColor="text2"/>
    </w:rPr>
  </w:style>
  <w:style w:type="paragraph" w:styleId="TOC3">
    <w:name w:val="toc 3"/>
    <w:basedOn w:val="Normal"/>
    <w:next w:val="Normal"/>
    <w:uiPriority w:val="39"/>
    <w:rsid w:val="001534EF"/>
    <w:pPr>
      <w:tabs>
        <w:tab w:val="left" w:pos="1296"/>
        <w:tab w:val="left" w:pos="2160"/>
        <w:tab w:val="right" w:leader="dot" w:pos="10224"/>
      </w:tabs>
      <w:spacing w:before="120" w:after="100"/>
      <w:ind w:left="1296" w:hanging="576"/>
    </w:pPr>
    <w:rPr>
      <w:noProof/>
      <w:color w:val="1B3349" w:themeColor="text2"/>
    </w:rPr>
  </w:style>
  <w:style w:type="paragraph" w:styleId="TOC4">
    <w:name w:val="toc 4"/>
    <w:basedOn w:val="Normal"/>
    <w:next w:val="Normal"/>
    <w:uiPriority w:val="39"/>
    <w:rsid w:val="001534EF"/>
    <w:pPr>
      <w:tabs>
        <w:tab w:val="left" w:pos="1512"/>
        <w:tab w:val="left" w:pos="2299"/>
        <w:tab w:val="right" w:leader="dot" w:pos="10224"/>
      </w:tabs>
      <w:spacing w:before="120" w:after="100"/>
      <w:ind w:left="2016" w:hanging="720"/>
    </w:pPr>
    <w:rPr>
      <w:noProof/>
      <w:color w:val="1B3349" w:themeColor="text2"/>
      <w:szCs w:val="22"/>
    </w:rPr>
  </w:style>
  <w:style w:type="paragraph" w:styleId="TOC5">
    <w:name w:val="toc 5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864"/>
    </w:pPr>
    <w:rPr>
      <w:color w:val="auto"/>
      <w:szCs w:val="22"/>
    </w:rPr>
  </w:style>
  <w:style w:type="paragraph" w:styleId="TOC6">
    <w:name w:val="toc 6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080"/>
    </w:pPr>
    <w:rPr>
      <w:color w:val="auto"/>
      <w:szCs w:val="22"/>
    </w:rPr>
  </w:style>
  <w:style w:type="paragraph" w:styleId="TOC7">
    <w:name w:val="toc 7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296"/>
    </w:pPr>
    <w:rPr>
      <w:color w:val="auto"/>
      <w:szCs w:val="22"/>
    </w:rPr>
  </w:style>
  <w:style w:type="paragraph" w:styleId="TOC8">
    <w:name w:val="toc 8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512"/>
    </w:pPr>
    <w:rPr>
      <w:color w:val="auto"/>
      <w:szCs w:val="22"/>
    </w:rPr>
  </w:style>
  <w:style w:type="paragraph" w:styleId="TOC9">
    <w:name w:val="toc 9"/>
    <w:basedOn w:val="Normal"/>
    <w:next w:val="Normal"/>
    <w:autoRedefine/>
    <w:uiPriority w:val="39"/>
    <w:semiHidden/>
    <w:rsid w:val="002B5E37"/>
    <w:pPr>
      <w:tabs>
        <w:tab w:val="left" w:pos="10224"/>
      </w:tabs>
      <w:spacing w:after="100" w:line="259" w:lineRule="auto"/>
      <w:ind w:left="1728"/>
    </w:pPr>
    <w:rPr>
      <w:color w:val="auto"/>
      <w:szCs w:val="22"/>
    </w:rPr>
  </w:style>
  <w:style w:type="paragraph" w:customStyle="1" w:styleId="TOCHeader">
    <w:name w:val="TOC Header"/>
    <w:uiPriority w:val="38"/>
    <w:semiHidden/>
    <w:rsid w:val="002B5E37"/>
    <w:pPr>
      <w:spacing w:after="0" w:line="240" w:lineRule="auto"/>
    </w:pPr>
    <w:rPr>
      <w:rFonts w:ascii="Arial" w:eastAsia="Times New Roman" w:hAnsi="Arial" w:cs="Times New Roman"/>
      <w:b/>
      <w:caps/>
      <w:color w:val="BFBFBF"/>
      <w:sz w:val="68"/>
      <w:szCs w:val="24"/>
    </w:rPr>
  </w:style>
  <w:style w:type="paragraph" w:styleId="TOCHeading">
    <w:name w:val="TOC Heading"/>
    <w:next w:val="TOC1"/>
    <w:uiPriority w:val="39"/>
    <w:rsid w:val="00FF6276"/>
    <w:pPr>
      <w:spacing w:before="240" w:after="280" w:line="440" w:lineRule="exact"/>
    </w:pPr>
    <w:rPr>
      <w:rFonts w:cs="FranklinGothic-Demi"/>
      <w:caps/>
      <w:color w:val="1B3349" w:themeColor="text2"/>
      <w:spacing w:val="20"/>
      <w:sz w:val="44"/>
      <w:szCs w:val="44"/>
    </w:rPr>
  </w:style>
  <w:style w:type="paragraph" w:customStyle="1" w:styleId="TOFHeader">
    <w:name w:val="TOF Header"/>
    <w:uiPriority w:val="39"/>
    <w:semiHidden/>
    <w:unhideWhenUsed/>
    <w:qFormat/>
    <w:rsid w:val="00997252"/>
    <w:pPr>
      <w:spacing w:before="240" w:after="240" w:line="240" w:lineRule="auto"/>
    </w:pPr>
    <w:rPr>
      <w:rFonts w:ascii="Arial" w:eastAsia="Times New Roman" w:hAnsi="Arial" w:cs="Times New Roman"/>
      <w:b/>
      <w:caps/>
      <w:color w:val="E87722"/>
    </w:rPr>
  </w:style>
  <w:style w:type="numbering" w:customStyle="1" w:styleId="ListStyle-TableBullet1">
    <w:name w:val="ListStyle-TableBullet1"/>
    <w:uiPriority w:val="99"/>
    <w:rsid w:val="002B5E37"/>
    <w:pPr>
      <w:numPr>
        <w:numId w:val="4"/>
      </w:numPr>
    </w:pPr>
  </w:style>
  <w:style w:type="paragraph" w:styleId="NoSpacing">
    <w:name w:val="No Spacing"/>
    <w:basedOn w:val="Normal"/>
    <w:uiPriority w:val="1"/>
    <w:qFormat/>
    <w:rsid w:val="00997252"/>
    <w:pPr>
      <w:spacing w:after="0"/>
    </w:pPr>
    <w:rPr>
      <w:color w:val="000000" w:themeColor="text1"/>
      <w:szCs w:val="22"/>
    </w:rPr>
  </w:style>
  <w:style w:type="character" w:customStyle="1" w:styleId="TableTextChar">
    <w:name w:val="Table Text Char"/>
    <w:basedOn w:val="DefaultParagraphFont"/>
    <w:link w:val="TableText"/>
    <w:uiPriority w:val="11"/>
    <w:rsid w:val="00997252"/>
    <w:rPr>
      <w:rFonts w:ascii="Franklin Gothic Medium Cond" w:hAnsi="Franklin Gothic Medium Cond" w:cs="Calibri"/>
      <w:color w:val="262626" w:themeColor="text1" w:themeTint="D9"/>
      <w:sz w:val="18"/>
      <w:szCs w:val="18"/>
    </w:rPr>
  </w:style>
  <w:style w:type="paragraph" w:customStyle="1" w:styleId="PullQuote">
    <w:name w:val="Pull Quote"/>
    <w:basedOn w:val="Normal"/>
    <w:uiPriority w:val="11"/>
    <w:qFormat/>
    <w:rsid w:val="00997252"/>
    <w:pPr>
      <w:spacing w:after="0" w:line="240" w:lineRule="auto"/>
    </w:pPr>
    <w:rPr>
      <w:rFonts w:ascii="Franklin Gothic Medium" w:hAnsi="Franklin Gothic Medium"/>
      <w:color w:val="1B3349" w:themeColor="text2"/>
      <w:szCs w:val="20"/>
    </w:rPr>
  </w:style>
  <w:style w:type="paragraph" w:customStyle="1" w:styleId="PullQuoteIndent">
    <w:name w:val="Pull Quote Indent"/>
    <w:basedOn w:val="PullQuote"/>
    <w:link w:val="PullQuoteIndentChar"/>
    <w:uiPriority w:val="11"/>
    <w:unhideWhenUsed/>
    <w:qFormat/>
    <w:rsid w:val="00997252"/>
    <w:pPr>
      <w:spacing w:before="240" w:after="240"/>
      <w:ind w:left="1080"/>
    </w:pPr>
    <w:rPr>
      <w:noProof/>
      <w:szCs w:val="24"/>
    </w:rPr>
  </w:style>
  <w:style w:type="character" w:customStyle="1" w:styleId="PullQuoteIndentChar">
    <w:name w:val="Pull Quote Indent Char"/>
    <w:basedOn w:val="QuoteChar"/>
    <w:link w:val="PullQuoteIndent"/>
    <w:uiPriority w:val="11"/>
    <w:rsid w:val="00997252"/>
    <w:rPr>
      <w:rFonts w:ascii="Franklin Gothic Medium" w:eastAsia="Times New Roman" w:hAnsi="Franklin Gothic Medium" w:cs="Times New Roman"/>
      <w:i w:val="0"/>
      <w:noProof/>
      <w:color w:val="1B3349" w:themeColor="text2"/>
      <w:sz w:val="20"/>
      <w:szCs w:val="24"/>
    </w:rPr>
  </w:style>
  <w:style w:type="paragraph" w:customStyle="1" w:styleId="CaptionDescription">
    <w:name w:val="Caption Description"/>
    <w:basedOn w:val="Caption"/>
    <w:next w:val="Normal"/>
    <w:uiPriority w:val="5"/>
    <w:rsid w:val="00F95228"/>
    <w:pPr>
      <w:widowControl/>
      <w:pBdr>
        <w:top w:val="none" w:sz="0" w:space="0" w:color="auto"/>
      </w:pBdr>
      <w:suppressAutoHyphens w:val="0"/>
      <w:autoSpaceDE/>
      <w:autoSpaceDN/>
      <w:adjustRightInd/>
      <w:spacing w:before="0"/>
      <w:textAlignment w:val="auto"/>
    </w:pPr>
    <w:rPr>
      <w:rFonts w:ascii="Franklin Gothic Medium Cond" w:eastAsia="Open Sans Condensed Light" w:hAnsi="Franklin Gothic Medium Cond" w:cs="Times New Roman"/>
      <w:caps w:val="0"/>
    </w:rPr>
  </w:style>
  <w:style w:type="paragraph" w:customStyle="1" w:styleId="SwatchTitles">
    <w:name w:val="Swatch Titles"/>
    <w:link w:val="SwatchTitlesChar"/>
    <w:semiHidden/>
    <w:qFormat/>
    <w:rsid w:val="00997252"/>
    <w:pPr>
      <w:spacing w:after="0" w:line="240" w:lineRule="auto"/>
      <w:jc w:val="center"/>
    </w:pPr>
    <w:rPr>
      <w:rFonts w:ascii="Franklin Gothic Book" w:eastAsia="Times New Roman" w:hAnsi="Franklin Gothic Book" w:cs="Times New Roman"/>
      <w:color w:val="000000" w:themeColor="text1"/>
      <w:sz w:val="16"/>
      <w:szCs w:val="18"/>
    </w:rPr>
  </w:style>
  <w:style w:type="character" w:customStyle="1" w:styleId="SwatchTitlesChar">
    <w:name w:val="Swatch Titles Char"/>
    <w:basedOn w:val="DefaultParagraphFont"/>
    <w:link w:val="SwatchTitles"/>
    <w:semiHidden/>
    <w:rsid w:val="00997252"/>
    <w:rPr>
      <w:rFonts w:ascii="Franklin Gothic Book" w:eastAsia="Times New Roman" w:hAnsi="Franklin Gothic Book" w:cs="Times New Roman"/>
      <w:color w:val="000000" w:themeColor="text1"/>
      <w:sz w:val="16"/>
      <w:szCs w:val="18"/>
    </w:rPr>
  </w:style>
  <w:style w:type="paragraph" w:customStyle="1" w:styleId="Bullets">
    <w:name w:val="Bullets"/>
    <w:basedOn w:val="Normal"/>
    <w:link w:val="BulletsChar"/>
    <w:uiPriority w:val="5"/>
    <w:qFormat/>
    <w:rsid w:val="00997252"/>
    <w:pPr>
      <w:numPr>
        <w:numId w:val="18"/>
      </w:numPr>
      <w:tabs>
        <w:tab w:val="left" w:pos="432"/>
      </w:tabs>
      <w:spacing w:line="300" w:lineRule="auto"/>
      <w:contextualSpacing/>
    </w:pPr>
    <w:rPr>
      <w:color w:val="000000" w:themeColor="text1"/>
    </w:rPr>
  </w:style>
  <w:style w:type="character" w:customStyle="1" w:styleId="BulletsChar">
    <w:name w:val="Bullets Char"/>
    <w:basedOn w:val="DefaultParagraphFont"/>
    <w:link w:val="Bullets"/>
    <w:uiPriority w:val="5"/>
    <w:rsid w:val="00997252"/>
    <w:rPr>
      <w:rFonts w:ascii="Franklin Gothic Book" w:eastAsia="Times New Roman" w:hAnsi="Franklin Gothic Book" w:cs="Times New Roman"/>
      <w:color w:val="000000" w:themeColor="text1"/>
      <w:sz w:val="20"/>
      <w:szCs w:val="24"/>
    </w:rPr>
  </w:style>
  <w:style w:type="numbering" w:customStyle="1" w:styleId="ListStyle-Bullets1">
    <w:name w:val="ListStyle-Bullets1"/>
    <w:uiPriority w:val="99"/>
    <w:rsid w:val="004F5A1B"/>
    <w:pPr>
      <w:numPr>
        <w:numId w:val="6"/>
      </w:numPr>
    </w:pPr>
  </w:style>
  <w:style w:type="paragraph" w:customStyle="1" w:styleId="Introduction">
    <w:name w:val="Introduction"/>
    <w:uiPriority w:val="3"/>
    <w:semiHidden/>
    <w:qFormat/>
    <w:rsid w:val="00997252"/>
    <w:pPr>
      <w:framePr w:hSpace="144" w:vSpace="144" w:wrap="notBeside" w:vAnchor="text" w:hAnchor="margin" w:xAlign="right" w:y="1"/>
      <w:pBdr>
        <w:left w:val="single" w:sz="2" w:space="11" w:color="FFFFFF" w:themeColor="background1"/>
      </w:pBdr>
      <w:spacing w:line="260" w:lineRule="atLeast"/>
      <w:ind w:left="360"/>
      <w:suppressOverlap/>
    </w:pPr>
    <w:rPr>
      <w:rFonts w:cs="FranklinGothicURWConBoo"/>
      <w:color w:val="FFFFFF" w:themeColor="background1"/>
      <w:szCs w:val="20"/>
    </w:rPr>
  </w:style>
  <w:style w:type="paragraph" w:customStyle="1" w:styleId="Emphasis-TopBottomRule">
    <w:name w:val="Emphasis - Top/Bottom Rule"/>
    <w:basedOn w:val="Normal"/>
    <w:uiPriority w:val="11"/>
    <w:rsid w:val="0001727E"/>
    <w:pPr>
      <w:pBdr>
        <w:top w:val="single" w:sz="6" w:space="18" w:color="949494"/>
        <w:bottom w:val="single" w:sz="6" w:space="18" w:color="949494"/>
      </w:pBdr>
      <w:suppressAutoHyphens/>
      <w:autoSpaceDE w:val="0"/>
      <w:autoSpaceDN w:val="0"/>
      <w:adjustRightInd w:val="0"/>
      <w:spacing w:before="120" w:line="216" w:lineRule="auto"/>
      <w:textAlignment w:val="center"/>
    </w:pPr>
    <w:rPr>
      <w:rFonts w:asciiTheme="minorHAnsi" w:eastAsiaTheme="minorEastAsia" w:hAnsiTheme="minorHAnsi" w:cs="Roboto"/>
      <w:sz w:val="30"/>
      <w:szCs w:val="30"/>
    </w:rPr>
  </w:style>
  <w:style w:type="paragraph" w:styleId="Revision">
    <w:name w:val="Revision"/>
    <w:hidden/>
    <w:uiPriority w:val="99"/>
    <w:semiHidden/>
    <w:rsid w:val="00CD260A"/>
    <w:pPr>
      <w:spacing w:after="0" w:line="240" w:lineRule="auto"/>
    </w:pPr>
    <w:rPr>
      <w:rFonts w:ascii="Franklin Gothic Book" w:eastAsia="Times New Roman" w:hAnsi="Franklin Gothic Book" w:cs="Times New Roman"/>
      <w:color w:val="000000"/>
      <w:sz w:val="20"/>
      <w:szCs w:val="24"/>
    </w:rPr>
  </w:style>
  <w:style w:type="table" w:customStyle="1" w:styleId="3ParsonsProjectDescriptions">
    <w:name w:val="3_Parsons_Project_Descriptions"/>
    <w:basedOn w:val="TableNormal"/>
    <w:uiPriority w:val="99"/>
    <w:qFormat/>
    <w:rsid w:val="0031287D"/>
    <w:pPr>
      <w:spacing w:before="40" w:after="40" w:line="240" w:lineRule="auto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pPr>
        <w:jc w:val="left"/>
      </w:pPr>
      <w:rPr>
        <w:color w:val="00AEE6" w:themeColor="accent1"/>
      </w:rPr>
      <w:tblPr>
        <w:tblCellMar>
          <w:top w:w="43" w:type="dxa"/>
          <w:left w:w="144" w:type="dxa"/>
          <w:bottom w:w="43" w:type="dxa"/>
          <w:right w:w="144" w:type="dxa"/>
        </w:tblCellMar>
      </w:tblPr>
      <w:tcPr>
        <w:shd w:val="clear" w:color="auto" w:fill="1B3349" w:themeFill="text2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Franklin Gothic Demi Cond" w:hAnsi="Franklin Gothic Demi Cond"/>
        <w:sz w:val="18"/>
      </w:rPr>
      <w:tblPr>
        <w:tblCellMar>
          <w:top w:w="144" w:type="dxa"/>
          <w:left w:w="144" w:type="dxa"/>
          <w:bottom w:w="144" w:type="dxa"/>
          <w:right w:w="144" w:type="dxa"/>
        </w:tblCellMar>
      </w:tblPr>
      <w:tcPr>
        <w:vAlign w:val="center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PullQuote-Center">
    <w:name w:val="Pull Quote - Center"/>
    <w:basedOn w:val="PullQuote"/>
    <w:uiPriority w:val="11"/>
    <w:qFormat/>
    <w:rsid w:val="00997252"/>
    <w:pPr>
      <w:spacing w:before="180" w:after="180"/>
      <w:jc w:val="center"/>
    </w:pPr>
  </w:style>
  <w:style w:type="table" w:styleId="TableGridLight">
    <w:name w:val="Grid Table Light"/>
    <w:basedOn w:val="TableNormal"/>
    <w:uiPriority w:val="40"/>
    <w:rsid w:val="005A66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A666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zUtility-BeamSpacing-Resume">
    <w:name w:val="z_Utility - Beam Spacing - Resume"/>
    <w:uiPriority w:val="99"/>
    <w:rsid w:val="00E25732"/>
    <w:pPr>
      <w:spacing w:before="60" w:after="300" w:line="216" w:lineRule="auto"/>
    </w:pPr>
    <w:rPr>
      <w:rFonts w:ascii="Franklin Gothic Book" w:eastAsia="Times New Roman" w:hAnsi="Franklin Gothic Book" w:cs="Times New Roman"/>
      <w:noProof/>
      <w:color w:val="000000" w:themeColor="text1"/>
      <w:sz w:val="20"/>
    </w:rPr>
  </w:style>
  <w:style w:type="paragraph" w:customStyle="1" w:styleId="zUtility-RibbonCalloutSpacing">
    <w:name w:val="z_Utility - Ribbon Callout Spacing"/>
    <w:basedOn w:val="Normal"/>
    <w:uiPriority w:val="99"/>
    <w:rsid w:val="00D55268"/>
    <w:pPr>
      <w:spacing w:after="0" w:line="240" w:lineRule="auto"/>
    </w:pPr>
    <w:rPr>
      <w:noProof/>
      <w:sz w:val="6"/>
      <w:szCs w:val="6"/>
    </w:rPr>
  </w:style>
  <w:style w:type="paragraph" w:styleId="Header">
    <w:name w:val="header"/>
    <w:basedOn w:val="Normal"/>
    <w:link w:val="HeaderChar"/>
    <w:uiPriority w:val="99"/>
    <w:semiHidden/>
    <w:rsid w:val="00CF12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6E11"/>
    <w:rPr>
      <w:rFonts w:ascii="Franklin Gothic Book" w:eastAsia="Times New Roman" w:hAnsi="Franklin Gothic Book" w:cs="Times New Roman"/>
      <w:color w:val="000000"/>
      <w:sz w:val="20"/>
      <w:szCs w:val="24"/>
    </w:rPr>
  </w:style>
  <w:style w:type="table" w:customStyle="1" w:styleId="1ParsonsTable">
    <w:name w:val="1_Parsons_Table"/>
    <w:basedOn w:val="TableNormal"/>
    <w:uiPriority w:val="99"/>
    <w:qFormat/>
    <w:rsid w:val="00F30651"/>
    <w:pPr>
      <w:spacing w:before="40" w:after="40" w:line="240" w:lineRule="auto"/>
      <w:ind w:left="86" w:right="86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rPr>
        <w:color w:val="00AEE6" w:themeColor="accent1"/>
      </w:rPr>
      <w:tblPr/>
      <w:tcPr>
        <w:tcBorders>
          <w:top w:val="nil"/>
          <w:bottom w:val="single" w:sz="8" w:space="0" w:color="1B3349" w:themeColor="text2"/>
        </w:tcBorders>
        <w:shd w:val="clear" w:color="auto" w:fill="FFFFFF" w:themeFill="background1"/>
        <w:vAlign w:val="bottom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987613"/>
    <w:rPr>
      <w:color w:val="605E5C"/>
      <w:shd w:val="clear" w:color="auto" w:fill="E1DFDD"/>
    </w:rPr>
  </w:style>
  <w:style w:type="character" w:customStyle="1" w:styleId="CaptionChar">
    <w:name w:val="Caption Char"/>
    <w:basedOn w:val="DefaultParagraphFont"/>
    <w:link w:val="Caption"/>
    <w:uiPriority w:val="5"/>
    <w:rsid w:val="00997252"/>
    <w:rPr>
      <w:rFonts w:ascii="Franklin Gothic Demi Cond" w:hAnsi="Franklin Gothic Demi Cond" w:cs="FranklinGothic-Book"/>
      <w:caps/>
      <w:noProof/>
      <w:color w:val="1B3349" w:themeColor="text2"/>
      <w:sz w:val="18"/>
      <w:szCs w:val="20"/>
    </w:rPr>
  </w:style>
  <w:style w:type="paragraph" w:customStyle="1" w:styleId="LogoLeft">
    <w:name w:val="Logo Left"/>
    <w:basedOn w:val="Normal"/>
    <w:link w:val="LogoLeftChar"/>
    <w:uiPriority w:val="99"/>
    <w:semiHidden/>
    <w:qFormat/>
    <w:rsid w:val="0057711D"/>
    <w:pPr>
      <w:framePr w:hSpace="187" w:wrap="around" w:vAnchor="page" w:hAnchor="margin" w:xAlign="center" w:yAlign="bottom"/>
      <w:spacing w:after="0" w:line="240" w:lineRule="auto"/>
      <w:suppressOverlap/>
    </w:pPr>
    <w:rPr>
      <w:rFonts w:asciiTheme="minorHAnsi" w:hAnsiTheme="minorHAnsi"/>
      <w:color w:val="1B3349" w:themeColor="text2"/>
      <w:sz w:val="16"/>
      <w:szCs w:val="16"/>
    </w:rPr>
  </w:style>
  <w:style w:type="character" w:customStyle="1" w:styleId="LogoLeftChar">
    <w:name w:val="Logo Left Char"/>
    <w:basedOn w:val="DefaultParagraphFont"/>
    <w:link w:val="LogoLeft"/>
    <w:uiPriority w:val="99"/>
    <w:semiHidden/>
    <w:rsid w:val="005D1A7C"/>
    <w:rPr>
      <w:rFonts w:eastAsia="Times New Roman" w:cs="Times New Roman"/>
      <w:color w:val="1B3349" w:themeColor="text2"/>
      <w:sz w:val="16"/>
      <w:szCs w:val="16"/>
    </w:rPr>
  </w:style>
  <w:style w:type="paragraph" w:customStyle="1" w:styleId="LogoRight">
    <w:name w:val="Logo Right"/>
    <w:link w:val="LogoRightChar"/>
    <w:uiPriority w:val="99"/>
    <w:semiHidden/>
    <w:qFormat/>
    <w:rsid w:val="0057711D"/>
    <w:pPr>
      <w:spacing w:after="0" w:line="240" w:lineRule="auto"/>
      <w:jc w:val="right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LogoRightChar">
    <w:name w:val="Logo Right Char"/>
    <w:basedOn w:val="DefaultParagraphFont"/>
    <w:link w:val="LogoRight"/>
    <w:uiPriority w:val="99"/>
    <w:semiHidden/>
    <w:rsid w:val="005D1A7C"/>
    <w:rPr>
      <w:rFonts w:eastAsia="Times New Roman" w:cs="Times New Roman"/>
      <w:color w:val="1B3349" w:themeColor="text2"/>
      <w:sz w:val="16"/>
      <w:szCs w:val="16"/>
    </w:rPr>
  </w:style>
  <w:style w:type="table" w:customStyle="1" w:styleId="zParsonsHeaderTable">
    <w:name w:val="z_Parsons_Header Table"/>
    <w:basedOn w:val="TableNormal"/>
    <w:uiPriority w:val="99"/>
    <w:rsid w:val="00216A7B"/>
    <w:pPr>
      <w:spacing w:after="0" w:line="240" w:lineRule="auto"/>
    </w:pPr>
    <w:tblPr>
      <w:tblBorders>
        <w:top w:val="single" w:sz="4" w:space="0" w:color="000000" w:themeColor="text1"/>
      </w:tblBorders>
      <w:tblCellMar>
        <w:top w:w="115" w:type="dxa"/>
        <w:left w:w="0" w:type="dxa"/>
        <w:right w:w="0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table" w:customStyle="1" w:styleId="zParsonsFooterTable">
    <w:name w:val="z_Parsons_Footer Table"/>
    <w:basedOn w:val="TableNormal"/>
    <w:uiPriority w:val="99"/>
    <w:rsid w:val="00D42B0C"/>
    <w:pPr>
      <w:spacing w:after="0" w:line="240" w:lineRule="auto"/>
    </w:pPr>
    <w:tblPr>
      <w:tblBorders>
        <w:top w:val="single" w:sz="4" w:space="0" w:color="000000" w:themeColor="text1"/>
      </w:tblBorders>
      <w:tblCellMar>
        <w:top w:w="115" w:type="dxa"/>
        <w:left w:w="0" w:type="dxa"/>
        <w:right w:w="0" w:type="dxa"/>
      </w:tblCellMar>
    </w:tblPr>
  </w:style>
  <w:style w:type="paragraph" w:customStyle="1" w:styleId="CalloutBoxHeading-Void">
    <w:name w:val="Callout Box Heading - Void"/>
    <w:basedOn w:val="Normal"/>
    <w:uiPriority w:val="11"/>
    <w:qFormat/>
    <w:rsid w:val="00190298"/>
    <w:pPr>
      <w:suppressAutoHyphens/>
      <w:autoSpaceDE w:val="0"/>
      <w:autoSpaceDN w:val="0"/>
      <w:adjustRightInd w:val="0"/>
      <w:spacing w:before="60" w:after="30" w:line="220" w:lineRule="atLeast"/>
      <w:textAlignment w:val="center"/>
    </w:pPr>
    <w:rPr>
      <w:rFonts w:ascii="Franklin Gothic Demi Cond" w:eastAsiaTheme="minorEastAsia" w:hAnsi="Franklin Gothic Demi Cond" w:cs="Franklin Gothic Demi Cond"/>
      <w:caps/>
      <w:color w:val="081931"/>
      <w:spacing w:val="2"/>
      <w:szCs w:val="20"/>
    </w:rPr>
  </w:style>
  <w:style w:type="paragraph" w:customStyle="1" w:styleId="zCalloutIconNoSpace">
    <w:name w:val="z_Callout_Icon_NoSpace"/>
    <w:basedOn w:val="Normal"/>
    <w:next w:val="Normal"/>
    <w:rsid w:val="00712C6C"/>
    <w:pPr>
      <w:spacing w:after="0"/>
    </w:pPr>
    <w:rPr>
      <w:rFonts w:eastAsia="Franklin Gothic Book"/>
      <w:color w:val="auto"/>
    </w:rPr>
  </w:style>
  <w:style w:type="paragraph" w:customStyle="1" w:styleId="zUtility-TextboxSpacing">
    <w:name w:val="z_Utility - Textbox Spacing"/>
    <w:basedOn w:val="Normal"/>
    <w:rsid w:val="000A3C80"/>
    <w:pPr>
      <w:adjustRightInd w:val="0"/>
      <w:spacing w:after="0" w:line="120" w:lineRule="auto"/>
      <w:ind w:right="86"/>
    </w:pPr>
    <w:rPr>
      <w:rFonts w:eastAsia="Franklin Gothic Book"/>
      <w:color w:val="262626"/>
      <w:sz w:val="18"/>
    </w:rPr>
  </w:style>
  <w:style w:type="table" w:customStyle="1" w:styleId="2ParsonsMatrixTable">
    <w:name w:val="2_Parsons_Matrix_Table"/>
    <w:basedOn w:val="TableNormal"/>
    <w:uiPriority w:val="99"/>
    <w:qFormat/>
    <w:rsid w:val="000129A4"/>
    <w:pPr>
      <w:spacing w:before="40" w:after="40" w:line="240" w:lineRule="auto"/>
      <w:ind w:left="86" w:right="86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pPr>
        <w:jc w:val="left"/>
      </w:pPr>
      <w:rPr>
        <w:color w:val="00AEE6" w:themeColor="accent1"/>
      </w:rPr>
      <w:tblPr/>
      <w:tcPr>
        <w:tcBorders>
          <w:top w:val="nil"/>
          <w:bottom w:val="single" w:sz="8" w:space="0" w:color="1B3349" w:themeColor="text2"/>
          <w:insideV w:val="single" w:sz="8" w:space="0" w:color="959595"/>
        </w:tcBorders>
        <w:shd w:val="clear" w:color="auto" w:fill="FFFFFF" w:themeFill="background1"/>
        <w:vAlign w:val="center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EmployeeName">
    <w:name w:val="Table Employee Name"/>
    <w:link w:val="TableEmployeeNameChar"/>
    <w:qFormat/>
    <w:rsid w:val="005047B8"/>
    <w:pPr>
      <w:spacing w:before="180" w:after="0" w:line="216" w:lineRule="auto"/>
      <w:ind w:left="86" w:right="86"/>
      <w:jc w:val="center"/>
    </w:pPr>
    <w:rPr>
      <w:rFonts w:ascii="Franklin Gothic Demi Cond" w:eastAsiaTheme="minorHAnsi" w:hAnsi="Franklin Gothic Demi Cond" w:cs="Franklin Gothic Demi Cond"/>
      <w:color w:val="0052CC" w:themeColor="accent3"/>
      <w:spacing w:val="2"/>
      <w:sz w:val="18"/>
      <w:szCs w:val="20"/>
    </w:rPr>
  </w:style>
  <w:style w:type="character" w:customStyle="1" w:styleId="TableEmployeeNameChar">
    <w:name w:val="Table Employee Name Char"/>
    <w:basedOn w:val="DefaultParagraphFont"/>
    <w:link w:val="TableEmployeeName"/>
    <w:rsid w:val="005047B8"/>
    <w:rPr>
      <w:rFonts w:ascii="Franklin Gothic Demi Cond" w:eastAsiaTheme="minorHAnsi" w:hAnsi="Franklin Gothic Demi Cond" w:cs="Franklin Gothic Demi Cond"/>
      <w:color w:val="0052CC" w:themeColor="accent3"/>
      <w:spacing w:val="2"/>
      <w:sz w:val="18"/>
      <w:szCs w:val="20"/>
    </w:rPr>
  </w:style>
  <w:style w:type="paragraph" w:customStyle="1" w:styleId="TableEmployeeRole">
    <w:name w:val="Table Employee Role"/>
    <w:link w:val="TableEmployeeRoleChar"/>
    <w:qFormat/>
    <w:rsid w:val="005047B8"/>
    <w:pPr>
      <w:spacing w:before="40" w:after="180" w:line="216" w:lineRule="auto"/>
      <w:ind w:left="86" w:right="86"/>
      <w:jc w:val="center"/>
    </w:pPr>
    <w:rPr>
      <w:rFonts w:ascii="Franklin Gothic Medium Cond" w:eastAsiaTheme="minorHAnsi" w:hAnsi="Franklin Gothic Medium Cond" w:cs="Times New Roman"/>
      <w:color w:val="1B3349" w:themeColor="text2"/>
      <w:sz w:val="18"/>
      <w:szCs w:val="20"/>
    </w:rPr>
  </w:style>
  <w:style w:type="character" w:customStyle="1" w:styleId="TableEmployeeRoleChar">
    <w:name w:val="Table Employee Role Char"/>
    <w:basedOn w:val="DefaultParagraphFont"/>
    <w:link w:val="TableEmployeeRole"/>
    <w:rsid w:val="005047B8"/>
    <w:rPr>
      <w:rFonts w:ascii="Franklin Gothic Medium Cond" w:eastAsiaTheme="minorHAnsi" w:hAnsi="Franklin Gothic Medium Cond" w:cs="Times New Roman"/>
      <w:color w:val="1B3349" w:themeColor="text2"/>
      <w:sz w:val="18"/>
      <w:szCs w:val="20"/>
    </w:rPr>
  </w:style>
  <w:style w:type="paragraph" w:customStyle="1" w:styleId="CalloutBoxBullet-White">
    <w:name w:val="Callout Box Bullet - White"/>
    <w:basedOn w:val="Normal"/>
    <w:uiPriority w:val="11"/>
    <w:rsid w:val="001408BD"/>
    <w:pPr>
      <w:numPr>
        <w:numId w:val="23"/>
      </w:numPr>
      <w:adjustRightInd w:val="0"/>
      <w:spacing w:before="120"/>
      <w:ind w:right="86"/>
      <w:contextualSpacing/>
    </w:pPr>
    <w:rPr>
      <w:rFonts w:eastAsiaTheme="minorHAnsi"/>
      <w:color w:val="FFFFFF" w:themeColor="background1"/>
      <w:szCs w:val="22"/>
    </w:rPr>
  </w:style>
  <w:style w:type="paragraph" w:customStyle="1" w:styleId="CalloutBoxBullet">
    <w:name w:val="Callout Box Bullet"/>
    <w:basedOn w:val="Normal"/>
    <w:next w:val="Normal"/>
    <w:uiPriority w:val="11"/>
    <w:rsid w:val="001408BD"/>
    <w:pPr>
      <w:numPr>
        <w:numId w:val="22"/>
      </w:numPr>
      <w:adjustRightInd w:val="0"/>
      <w:spacing w:before="120"/>
      <w:ind w:right="86"/>
      <w:contextualSpacing/>
    </w:pPr>
    <w:rPr>
      <w:rFonts w:eastAsiaTheme="minorHAnsi"/>
      <w:color w:val="1B3349" w:themeColor="text2"/>
    </w:rPr>
  </w:style>
  <w:style w:type="numbering" w:customStyle="1" w:styleId="ListStyle-CalloutBoxBullet1">
    <w:name w:val="ListStyle-CalloutBoxBullet1"/>
    <w:uiPriority w:val="99"/>
    <w:rsid w:val="005E1024"/>
    <w:pPr>
      <w:numPr>
        <w:numId w:val="26"/>
      </w:numPr>
    </w:pPr>
  </w:style>
  <w:style w:type="numbering" w:customStyle="1" w:styleId="ListStyle-CalloutBoxBulletWhite1">
    <w:name w:val="ListStyle-CalloutBoxBulletWhite1"/>
    <w:uiPriority w:val="99"/>
    <w:rsid w:val="005E1024"/>
    <w:pPr>
      <w:numPr>
        <w:numId w:val="27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321F9F"/>
    <w:rPr>
      <w:color w:val="6702E6" w:themeColor="followedHyperlink"/>
      <w:u w:val="single"/>
    </w:rPr>
  </w:style>
  <w:style w:type="character" w:customStyle="1" w:styleId="Heading1-NoNumberChar">
    <w:name w:val="Heading 1 - No Number Char"/>
    <w:basedOn w:val="Heading1Char"/>
    <w:link w:val="Heading1-NoNumber"/>
    <w:rsid w:val="003D7080"/>
    <w:rPr>
      <w:rFonts w:cs="FranklinGothic-Demi"/>
      <w:caps/>
      <w:color w:val="081931"/>
      <w:spacing w:val="20"/>
      <w:sz w:val="4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039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31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085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62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1048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631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65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35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880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46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523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867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623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25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668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28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arsons365.sharepoint.com/sites/parsons_templates/SiteCollectionDocuments/parsons_general_word_template_numbered.dotx" TargetMode="External"/></Relationships>
</file>

<file path=word/theme/theme1.xml><?xml version="1.0" encoding="utf-8"?>
<a:theme xmlns:a="http://schemas.openxmlformats.org/drawingml/2006/main" name="Parsons Theme 2020">
  <a:themeElements>
    <a:clrScheme name="Parsons Brand Colors 2020">
      <a:dk1>
        <a:sysClr val="windowText" lastClr="000000"/>
      </a:dk1>
      <a:lt1>
        <a:sysClr val="window" lastClr="FFFFFF"/>
      </a:lt1>
      <a:dk2>
        <a:srgbClr val="1B3349"/>
      </a:dk2>
      <a:lt2>
        <a:srgbClr val="DFDFDF"/>
      </a:lt2>
      <a:accent1>
        <a:srgbClr val="00AEE6"/>
      </a:accent1>
      <a:accent2>
        <a:srgbClr val="50BF34"/>
      </a:accent2>
      <a:accent3>
        <a:srgbClr val="0052CC"/>
      </a:accent3>
      <a:accent4>
        <a:srgbClr val="097538"/>
      </a:accent4>
      <a:accent5>
        <a:srgbClr val="F9C626"/>
      </a:accent5>
      <a:accent6>
        <a:srgbClr val="9ED9FD"/>
      </a:accent6>
      <a:hlink>
        <a:srgbClr val="0052CC"/>
      </a:hlink>
      <a:folHlink>
        <a:srgbClr val="6702E6"/>
      </a:folHlink>
    </a:clrScheme>
    <a:fontScheme name="Parsons Brand Fonts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oid">
      <a:srgbClr val="081931"/>
    </a:custClr>
    <a:custClr name="Asteroid Grey">
      <a:srgbClr val="959595"/>
    </a:custClr>
    <a:custClr name="Space Grey">
      <a:srgbClr val="505050"/>
    </a:custClr>
    <a:custClr name="Neptune">
      <a:srgbClr val="6702E6"/>
    </a:custClr>
    <a:custClr name="Sunset">
      <a:srgbClr val="B800E5"/>
    </a:custClr>
    <a:custClr name="Mars">
      <a:srgbClr val="F9322D"/>
    </a:custClr>
  </a:custClrLst>
  <a:extLst>
    <a:ext uri="{05A4C25C-085E-4340-85A3-A5531E510DB2}">
      <thm15:themeFamily xmlns:thm15="http://schemas.microsoft.com/office/thememl/2012/main" name="Parsons 2020" id="{130A6A84-B864-401C-85BF-C28842C83907}" vid="{D5099676-A9E8-45AC-B0D2-D2B2D47F0D9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_x0020_Classification xmlns="47460fb0-0b81-46a1-8752-30c46f4184f8" xsi:nil="true"/>
    <Classification_x0020_Reason xmlns="47460fb0-0b81-46a1-8752-30c46f4184f8" xsi:nil="true"/>
    <DocType xmlns="47460fb0-0b81-46a1-8752-30c46f4184f8">Word</Doc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6306E98676143971E175DEE12278D" ma:contentTypeVersion="11" ma:contentTypeDescription="Create a new document." ma:contentTypeScope="" ma:versionID="835f411e8abacdd973c7f10a3cef96b8">
  <xsd:schema xmlns:xsd="http://www.w3.org/2001/XMLSchema" xmlns:xs="http://www.w3.org/2001/XMLSchema" xmlns:p="http://schemas.microsoft.com/office/2006/metadata/properties" xmlns:ns2="47460fb0-0b81-46a1-8752-30c46f4184f8" targetNamespace="http://schemas.microsoft.com/office/2006/metadata/properties" ma:root="true" ma:fieldsID="5145017ff48b4d26d27955b741907ad5" ns2:_="">
    <xsd:import namespace="47460fb0-0b81-46a1-8752-30c46f4184f8"/>
    <xsd:element name="properties">
      <xsd:complexType>
        <xsd:sequence>
          <xsd:element name="documentManagement">
            <xsd:complexType>
              <xsd:all>
                <xsd:element ref="ns2:DocType" minOccurs="0"/>
                <xsd:element ref="ns2:Security_x0020_Classification" minOccurs="0"/>
                <xsd:element ref="ns2:Classification_x0020_Reas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0fb0-0b81-46a1-8752-30c46f4184f8" elementFormDefault="qualified">
    <xsd:import namespace="http://schemas.microsoft.com/office/2006/documentManagement/types"/>
    <xsd:import namespace="http://schemas.microsoft.com/office/infopath/2007/PartnerControls"/>
    <xsd:element name="DocType" ma:index="4" nillable="true" ma:displayName="DocType" ma:default="Word" ma:format="Dropdown" ma:internalName="DocType" ma:readOnly="false">
      <xsd:simpleType>
        <xsd:restriction base="dms:Choice">
          <xsd:enumeration value="Word"/>
          <xsd:enumeration value="PowerPoint"/>
        </xsd:restriction>
      </xsd:simpleType>
    </xsd:element>
    <xsd:element name="Security_x0020_Classification" ma:index="5" nillable="true" ma:displayName="Security Classification" ma:internalName="Security_x0020_Classification" ma:readOnly="false">
      <xsd:simpleType>
        <xsd:restriction base="dms:Text"/>
      </xsd:simpleType>
    </xsd:element>
    <xsd:element name="Classification_x0020_Reason" ma:index="6" nillable="true" ma:displayName="Classification Reason" ma:internalName="Classification_x0020_Reason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0927-B58E-429B-B729-1EC68CB12138}">
  <ds:schemaRefs>
    <ds:schemaRef ds:uri="http://schemas.microsoft.com/office/2006/metadata/properties"/>
    <ds:schemaRef ds:uri="http://schemas.microsoft.com/office/infopath/2007/PartnerControls"/>
    <ds:schemaRef ds:uri="47460fb0-0b81-46a1-8752-30c46f4184f8"/>
  </ds:schemaRefs>
</ds:datastoreItem>
</file>

<file path=customXml/itemProps2.xml><?xml version="1.0" encoding="utf-8"?>
<ds:datastoreItem xmlns:ds="http://schemas.openxmlformats.org/officeDocument/2006/customXml" ds:itemID="{660C9243-39C9-4F2E-9CAD-F44A485B5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CFF25-8244-4DC9-AEB1-B40A22018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460fb0-0b81-46a1-8752-30c46f418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79A32-A3DB-4FDC-A5A1-05E598CE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parsons_general_word_template_numbered.dotx</Template>
  <TotalTime>3</TotalTime>
  <Pages>2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Milkis, Mark</dc:creator>
  <cp:keywords/>
  <dc:description/>
  <cp:lastModifiedBy>Milkis, Mark [US-US]</cp:lastModifiedBy>
  <cp:revision>1</cp:revision>
  <cp:lastPrinted>2024-11-06T18:15:00Z</cp:lastPrinted>
  <dcterms:created xsi:type="dcterms:W3CDTF">2025-06-19T20:15:00Z</dcterms:created>
  <dcterms:modified xsi:type="dcterms:W3CDTF">2025-06-19T20:18:00Z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08d3e4-f847-4182-a1fb-fb9d345a0f05_Enabled">
    <vt:lpwstr>true</vt:lpwstr>
  </property>
  <property fmtid="{D5CDD505-2E9C-101B-9397-08002B2CF9AE}" pid="3" name="MSIP_Label_0008d3e4-f847-4182-a1fb-fb9d345a0f05_SetDate">
    <vt:lpwstr>2022-01-19T19:03:14Z</vt:lpwstr>
  </property>
  <property fmtid="{D5CDD505-2E9C-101B-9397-08002B2CF9AE}" pid="4" name="MSIP_Label_0008d3e4-f847-4182-a1fb-fb9d345a0f05_Method">
    <vt:lpwstr>Privileged</vt:lpwstr>
  </property>
  <property fmtid="{D5CDD505-2E9C-101B-9397-08002B2CF9AE}" pid="5" name="MSIP_Label_0008d3e4-f847-4182-a1fb-fb9d345a0f05_Name">
    <vt:lpwstr>0008d3e4-f847-4182-a1fb-fb9d345a0f05</vt:lpwstr>
  </property>
  <property fmtid="{D5CDD505-2E9C-101B-9397-08002B2CF9AE}" pid="6" name="MSIP_Label_0008d3e4-f847-4182-a1fb-fb9d345a0f05_SiteId">
    <vt:lpwstr>8d088ff8-7e52-4d0f-8187-dcd9ca37815a</vt:lpwstr>
  </property>
  <property fmtid="{D5CDD505-2E9C-101B-9397-08002B2CF9AE}" pid="7" name="MSIP_Label_0008d3e4-f847-4182-a1fb-fb9d345a0f05_ActionId">
    <vt:lpwstr>86a895c8-b8b1-403f-8849-3e6e3dd0836d</vt:lpwstr>
  </property>
  <property fmtid="{D5CDD505-2E9C-101B-9397-08002B2CF9AE}" pid="8" name="MSIP_Label_0008d3e4-f847-4182-a1fb-fb9d345a0f05_ContentBits">
    <vt:lpwstr>0</vt:lpwstr>
  </property>
  <property fmtid="{D5CDD505-2E9C-101B-9397-08002B2CF9AE}" pid="9" name="ContentTypeId">
    <vt:lpwstr>0x010100CC16306E98676143971E175DEE12278D</vt:lpwstr>
  </property>
</Properties>
</file>